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2595" w:rsidRPr="00C44F8C" w:rsidRDefault="00EF2595" w:rsidP="00C44F8C">
      <w:pPr>
        <w:spacing w:line="360" w:lineRule="auto"/>
        <w:jc w:val="center"/>
        <w:rPr>
          <w:rFonts w:ascii="Palatino Linotype" w:hAnsi="Palatino Linotype"/>
          <w:b/>
        </w:rPr>
      </w:pPr>
      <w:r w:rsidRPr="00C44F8C">
        <w:rPr>
          <w:rFonts w:ascii="Palatino Linotype" w:hAnsi="Palatino Linotype"/>
          <w:b/>
        </w:rPr>
        <w:t>ΣΕΠΤΕΜΒΡΙΟΣ 8!!</w:t>
      </w:r>
    </w:p>
    <w:p w:rsidR="00EF2595" w:rsidRDefault="00EF2595" w:rsidP="00C44F8C">
      <w:pPr>
        <w:spacing w:line="360" w:lineRule="auto"/>
        <w:jc w:val="center"/>
        <w:rPr>
          <w:rFonts w:ascii="Palatino Linotype" w:hAnsi="Palatino Linotype"/>
          <w:b/>
        </w:rPr>
      </w:pPr>
      <w:r w:rsidRPr="00C44F8C">
        <w:rPr>
          <w:rFonts w:ascii="Palatino Linotype" w:hAnsi="Palatino Linotype"/>
          <w:b/>
        </w:rPr>
        <w:t>ΣΥΝΑΞΙΣ ΤΗΣ ΥΠΕΡΑΓΙΑΣ ΘΕΟΤΟΚΟ</w:t>
      </w:r>
      <w:r>
        <w:rPr>
          <w:rFonts w:ascii="Palatino Linotype" w:hAnsi="Palatino Linotype"/>
          <w:b/>
        </w:rPr>
        <w:t>Υ ΤΗΣ</w:t>
      </w:r>
    </w:p>
    <w:p w:rsidR="00EF2595" w:rsidRPr="00C44F8C" w:rsidRDefault="00EF2595" w:rsidP="00C44F8C">
      <w:pPr>
        <w:spacing w:line="360" w:lineRule="auto"/>
        <w:jc w:val="center"/>
        <w:rPr>
          <w:rFonts w:ascii="Palatino Linotype" w:hAnsi="Palatino Linotype"/>
          <w:b/>
        </w:rPr>
      </w:pPr>
      <w:r>
        <w:rPr>
          <w:rFonts w:ascii="Palatino Linotype" w:hAnsi="Palatino Linotype"/>
          <w:b/>
        </w:rPr>
        <w:t xml:space="preserve"> ΕΠΙΚΑΛΟΥΜΕΝΗΣ ΠΑΝΑΓΙΑΣ ΤΗΣ</w:t>
      </w:r>
      <w:r w:rsidRPr="00C44F8C">
        <w:rPr>
          <w:rFonts w:ascii="Palatino Linotype" w:hAnsi="Palatino Linotype"/>
          <w:b/>
        </w:rPr>
        <w:t xml:space="preserve"> ΣΚΙΑΔΕΝΗΣ,</w:t>
      </w:r>
    </w:p>
    <w:p w:rsidR="00EF2595" w:rsidRPr="00C44F8C" w:rsidRDefault="00EF2595" w:rsidP="00C44F8C">
      <w:pPr>
        <w:spacing w:line="360" w:lineRule="auto"/>
        <w:jc w:val="center"/>
        <w:rPr>
          <w:rFonts w:ascii="Palatino Linotype" w:hAnsi="Palatino Linotype"/>
          <w:b/>
        </w:rPr>
      </w:pPr>
      <w:r w:rsidRPr="00C44F8C">
        <w:rPr>
          <w:rFonts w:ascii="Palatino Linotype" w:hAnsi="Palatino Linotype"/>
          <w:b/>
        </w:rPr>
        <w:t>ΤΗΣ ΕΝ ΡΟΔΩ</w:t>
      </w:r>
    </w:p>
    <w:p w:rsidR="00EF2595" w:rsidRPr="00C44F8C" w:rsidRDefault="00EF2595" w:rsidP="00C44F8C">
      <w:pPr>
        <w:spacing w:line="360" w:lineRule="auto"/>
        <w:jc w:val="center"/>
        <w:rPr>
          <w:rFonts w:ascii="Palatino Linotype" w:hAnsi="Palatino Linotype"/>
          <w:b/>
        </w:rPr>
      </w:pPr>
      <w:r w:rsidRPr="00673380">
        <w:rPr>
          <w:rFonts w:ascii="Palatino Linotype" w:hAnsi="Palatino Linotype"/>
          <w:b/>
          <w:noProof/>
          <w:lang w:eastAsia="el-G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0 - Εικόνα" o:spid="_x0000_i1025" type="#_x0000_t75" alt="unnamed.jpg" style="width:237.75pt;height:357pt;visibility:visible">
            <v:imagedata r:id="rId6" o:title=""/>
          </v:shape>
        </w:pict>
      </w:r>
    </w:p>
    <w:p w:rsidR="00EF2595" w:rsidRPr="00C44F8C" w:rsidRDefault="00EF2595" w:rsidP="00C44F8C">
      <w:pPr>
        <w:spacing w:line="360" w:lineRule="auto"/>
        <w:jc w:val="center"/>
        <w:rPr>
          <w:rFonts w:ascii="Palatino Linotype" w:hAnsi="Palatino Linotype"/>
          <w:b/>
        </w:rPr>
      </w:pPr>
      <w:r w:rsidRPr="00C44F8C">
        <w:rPr>
          <w:rFonts w:ascii="Palatino Linotype" w:hAnsi="Palatino Linotype"/>
          <w:b/>
        </w:rPr>
        <w:t>ΑΚΟΛΟΥΘΙΑ &amp; ΠΑΡΑΚΛΗΤΙΚΟΣ ΚΑΝΩΝ</w:t>
      </w:r>
    </w:p>
    <w:p w:rsidR="00EF2595" w:rsidRPr="00C44F8C" w:rsidRDefault="00EF2595" w:rsidP="00C44F8C">
      <w:pPr>
        <w:spacing w:line="360" w:lineRule="auto"/>
        <w:jc w:val="center"/>
        <w:rPr>
          <w:rFonts w:ascii="Palatino Linotype" w:hAnsi="Palatino Linotype"/>
          <w:b/>
        </w:rPr>
      </w:pPr>
    </w:p>
    <w:p w:rsidR="00EF2595" w:rsidRPr="00C44F8C" w:rsidRDefault="00EF2595" w:rsidP="00C44F8C">
      <w:pPr>
        <w:spacing w:line="360" w:lineRule="auto"/>
        <w:jc w:val="center"/>
        <w:rPr>
          <w:rFonts w:ascii="Palatino Linotype" w:hAnsi="Palatino Linotype"/>
          <w:b/>
        </w:rPr>
      </w:pPr>
      <w:r w:rsidRPr="00C44F8C">
        <w:rPr>
          <w:rFonts w:ascii="Palatino Linotype" w:hAnsi="Palatino Linotype"/>
          <w:b/>
        </w:rPr>
        <w:t>ΣΕΠΤΕΜΒΡΙΟΥ Η΄</w:t>
      </w:r>
    </w:p>
    <w:p w:rsidR="00EF2595" w:rsidRPr="00C44F8C" w:rsidRDefault="00EF2595" w:rsidP="00C44F8C">
      <w:pPr>
        <w:spacing w:line="360" w:lineRule="auto"/>
        <w:jc w:val="center"/>
        <w:rPr>
          <w:rFonts w:ascii="Palatino Linotype" w:hAnsi="Palatino Linotype"/>
          <w:b/>
        </w:rPr>
      </w:pPr>
      <w:r w:rsidRPr="00C44F8C">
        <w:rPr>
          <w:rFonts w:ascii="Palatino Linotype" w:hAnsi="Palatino Linotype"/>
          <w:b/>
        </w:rPr>
        <w:t>ΤΟ ΓΕΝΕΣΙΟΝ ΤΗΣ ΥΠΕΡΑΓΙΑΣ ΘΕΟΤΟΚΟΥ</w:t>
      </w:r>
    </w:p>
    <w:p w:rsidR="00EF2595" w:rsidRPr="00C44F8C" w:rsidRDefault="00EF2595" w:rsidP="00C44F8C">
      <w:pPr>
        <w:spacing w:line="360" w:lineRule="auto"/>
        <w:jc w:val="center"/>
        <w:rPr>
          <w:rFonts w:ascii="Palatino Linotype" w:hAnsi="Palatino Linotype"/>
          <w:b/>
        </w:rPr>
      </w:pPr>
      <w:r w:rsidRPr="00C44F8C">
        <w:rPr>
          <w:rFonts w:ascii="Palatino Linotype" w:hAnsi="Palatino Linotype"/>
          <w:b/>
        </w:rPr>
        <w:t>ΚΑΙ Η ΣΥΝΑΞΙΣ ΤΗΣ ΑΥΤΗΣ ΕΙΚΟΝΟΣ ΤΗΣ ΣΚΙΑΔΕΝΗΣ.</w:t>
      </w:r>
    </w:p>
    <w:p w:rsidR="00EF2595" w:rsidRPr="00C44F8C" w:rsidRDefault="00EF2595" w:rsidP="00C44F8C">
      <w:pPr>
        <w:spacing w:line="360" w:lineRule="auto"/>
        <w:jc w:val="center"/>
        <w:rPr>
          <w:rFonts w:ascii="Palatino Linotype" w:hAnsi="Palatino Linotype"/>
          <w:b/>
        </w:rPr>
      </w:pPr>
      <w:r w:rsidRPr="00C44F8C">
        <w:rPr>
          <w:rFonts w:ascii="Palatino Linotype" w:hAnsi="Palatino Linotype"/>
          <w:b/>
        </w:rPr>
        <w:t>(Βλέπε: http://www.imr.gr/content.php?menuid=5&amp;id=18)</w:t>
      </w:r>
    </w:p>
    <w:p w:rsidR="00EF2595" w:rsidRPr="00C44F8C" w:rsidRDefault="00EF2595" w:rsidP="00C44F8C">
      <w:pPr>
        <w:spacing w:line="360" w:lineRule="auto"/>
        <w:jc w:val="center"/>
        <w:rPr>
          <w:rFonts w:ascii="Palatino Linotype" w:hAnsi="Palatino Linotype"/>
          <w:b/>
        </w:rPr>
      </w:pPr>
      <w:r w:rsidRPr="00C44F8C">
        <w:rPr>
          <w:rFonts w:ascii="Palatino Linotype" w:hAnsi="Palatino Linotype"/>
          <w:b/>
        </w:rPr>
        <w:t>ΕΙΣ ΤΟΝ ΜΙΚΡΟΝ ΕΣΠΕΡΙΝΟΝ</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Ιστώμεν στιχ. δ</w:t>
      </w:r>
      <w:r>
        <w:rPr>
          <w:rFonts w:ascii="Palatino Linotype" w:hAnsi="Palatino Linotype"/>
        </w:rPr>
        <w:t>’</w:t>
      </w:r>
      <w:r w:rsidRPr="00C44F8C">
        <w:rPr>
          <w:rFonts w:ascii="Palatino Linotype" w:hAnsi="Palatino Linotype"/>
        </w:rPr>
        <w:t xml:space="preserve">  και ψάλλομεν τα κάτωθι Στιχηρά Προσόμοια. </w:t>
      </w:r>
    </w:p>
    <w:p w:rsidR="00EF2595" w:rsidRPr="00C44F8C" w:rsidRDefault="00EF2595" w:rsidP="00C44F8C">
      <w:pPr>
        <w:spacing w:line="360" w:lineRule="auto"/>
        <w:jc w:val="center"/>
        <w:rPr>
          <w:rFonts w:ascii="Palatino Linotype" w:hAnsi="Palatino Linotype"/>
          <w:b/>
        </w:rPr>
      </w:pPr>
      <w:r w:rsidRPr="00C44F8C">
        <w:rPr>
          <w:rFonts w:ascii="Palatino Linotype" w:hAnsi="Palatino Linotype"/>
          <w:b/>
        </w:rPr>
        <w:t>Ήχος α</w:t>
      </w:r>
      <w:r>
        <w:rPr>
          <w:rFonts w:ascii="Palatino Linotype" w:hAnsi="Palatino Linotype"/>
          <w:b/>
        </w:rPr>
        <w:t>’</w:t>
      </w:r>
      <w:r w:rsidRPr="00C44F8C">
        <w:rPr>
          <w:rFonts w:ascii="Palatino Linotype" w:hAnsi="Palatino Linotype"/>
          <w:b/>
        </w:rPr>
        <w:t xml:space="preserve"> . Των ουρανίων ταγμάτων.</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Ιωακείμ και η Άννα, πανηγυρίζουσι, την απαρχήν τεκόντες, της ημών σωτηρίας, την μόνην Θεοτόκον· οις και ημείς, συνεορτάζομεν σήμερον, την εκ της ρίζης εκείνης του Ιεσσαί, μακαρίζοντες Παρθένον Αγνήν.</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Εξ Άννης σήμερον ράβδος, φυτόν θεόσδοτον, η Θεοτόκος έφυ, σωτηρία ανθρώπων· εξ ης ο των απάντων Δημιουργός, γεννηθείς υπέρ έννοιαν, την του Αδάμ εκκαθαίρει ως αγαθός, πάσαν λύμην αγαθότητι.</w:t>
      </w:r>
    </w:p>
    <w:p w:rsidR="00EF2595" w:rsidRPr="00C44F8C" w:rsidRDefault="00EF2595" w:rsidP="00C44F8C">
      <w:pPr>
        <w:spacing w:line="360" w:lineRule="auto"/>
        <w:jc w:val="center"/>
        <w:rPr>
          <w:rFonts w:ascii="Palatino Linotype" w:hAnsi="Palatino Linotype"/>
          <w:b/>
        </w:rPr>
      </w:pPr>
      <w:r w:rsidRPr="00C44F8C">
        <w:rPr>
          <w:rFonts w:ascii="Palatino Linotype" w:hAnsi="Palatino Linotype"/>
          <w:b/>
        </w:rPr>
        <w:t>Και της Εικόνος. Όμοια.</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Δεύτε φιλέορτοι πάντες, πανηγυρίσωμεν, της Σκιαδενής εκ πόθου, Παναχράντου Μαρίας, τιμώντες την Εικόνα την ευαγή, και συμφώνως βοήσωμεν· Σκέπε Παρθένε και φρούρει πάντας ημάς, τους εις σε πιστώς ελπίζοντας.</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Δεύτε προσδράμωμεν πάντες, τη Σκιαδίου Μονή, και τη πανυπερτίμω, της Παρθένου Εικόνι, προσπέσωμεν βοώντες από ψυχής· Σκιαδενή χαίρε Πάναγνε, των ευσεβών απροσμάχητος βοηθός, και της Ρόδου καταφύγιον.</w:t>
      </w:r>
    </w:p>
    <w:p w:rsidR="00EF2595" w:rsidRPr="00C44F8C" w:rsidRDefault="00EF2595" w:rsidP="00C44F8C">
      <w:pPr>
        <w:spacing w:line="360" w:lineRule="auto"/>
        <w:jc w:val="center"/>
        <w:rPr>
          <w:rFonts w:ascii="Palatino Linotype" w:hAnsi="Palatino Linotype"/>
          <w:b/>
        </w:rPr>
      </w:pPr>
      <w:r w:rsidRPr="00C44F8C">
        <w:rPr>
          <w:rFonts w:ascii="Palatino Linotype" w:hAnsi="Palatino Linotype"/>
          <w:b/>
        </w:rPr>
        <w:t>Δόξα. Και νυν. Ήχος β .</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Δεύτε φιλοπάρθενοι πάντες, και της αγνείας ερασταί· δεύτε υποδέξασθε πόθω, της παρθενίας το καύχημα, εκ πέτρας βλυστάνουσαν στερεάς, την πηγήν της ζωής, και εκ της ατεκνούσης, την βάτον του αΰλου πυρός, του καθαίροντος, και φωτίζοντος τας ψυχάς ημών.</w:t>
      </w:r>
    </w:p>
    <w:p w:rsidR="00EF2595" w:rsidRPr="00C44F8C" w:rsidRDefault="00EF2595" w:rsidP="00C44F8C">
      <w:pPr>
        <w:spacing w:line="360" w:lineRule="auto"/>
        <w:jc w:val="both"/>
        <w:rPr>
          <w:rFonts w:ascii="Palatino Linotype" w:hAnsi="Palatino Linotype"/>
          <w:b/>
        </w:rPr>
      </w:pPr>
      <w:r w:rsidRPr="00C44F8C">
        <w:rPr>
          <w:rFonts w:ascii="Palatino Linotype" w:hAnsi="Palatino Linotype"/>
          <w:b/>
        </w:rPr>
        <w:t>Εις τον Στίχον, Στιχηρά Προσόμοια. Ήχος β</w:t>
      </w:r>
      <w:r>
        <w:rPr>
          <w:rFonts w:ascii="Palatino Linotype" w:hAnsi="Palatino Linotype"/>
          <w:b/>
        </w:rPr>
        <w:t>’</w:t>
      </w:r>
      <w:r w:rsidRPr="00C44F8C">
        <w:rPr>
          <w:rFonts w:ascii="Palatino Linotype" w:hAnsi="Palatino Linotype"/>
          <w:b/>
        </w:rPr>
        <w:t xml:space="preserve"> . Οίκος του Εφραθά.</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Γόνος Ιωακείμ, και Άννης η Παρθένος, εφάνη τοις ανθρώποις, των δεσμών αφιείσα, της αμαρτίας άπαντας.</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Στιχ. Άκουσον, Θύγατερ, και ίδε, και κλίνον το ους σου, και επιλάθου του λαού σου, και του οίκου του πατρός σου, και επιθυμήσει ο βασιλεύς του κάλλου</w:t>
      </w:r>
      <w:r>
        <w:rPr>
          <w:rFonts w:ascii="Palatino Linotype" w:hAnsi="Palatino Linotype"/>
        </w:rPr>
        <w:t xml:space="preserve"> </w:t>
      </w:r>
      <w:r w:rsidRPr="00C44F8C">
        <w:rPr>
          <w:rFonts w:ascii="Palatino Linotype" w:hAnsi="Palatino Linotype"/>
        </w:rPr>
        <w:t>σου.</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Όρος ως αληθώς, κατάσκιον εδείχθη, η στείρωσις της Άννης, εξ ου η σωτηρία, πάσι πιστοίς δεδώρηται.</w:t>
      </w:r>
    </w:p>
    <w:p w:rsidR="00EF2595" w:rsidRPr="00C44F8C" w:rsidRDefault="00EF2595" w:rsidP="00C44F8C">
      <w:pPr>
        <w:spacing w:line="360" w:lineRule="auto"/>
        <w:jc w:val="both"/>
        <w:rPr>
          <w:rFonts w:ascii="Palatino Linotype" w:hAnsi="Palatino Linotype"/>
          <w:b/>
        </w:rPr>
      </w:pPr>
      <w:r w:rsidRPr="00C44F8C">
        <w:rPr>
          <w:rFonts w:ascii="Palatino Linotype" w:hAnsi="Palatino Linotype"/>
          <w:b/>
        </w:rPr>
        <w:t>Στιχ. Το πρόσωπόν σου λιτανεύσουσιν οι πλούσιοι του λαού.</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Χαίρει η ση Μονή, ως θησαυρόν πλουτούσα, την θείαν σου Εικόνα, εξ ης παρέχεις πάσιν, ω Σκιαδενή την χάριν σου.</w:t>
      </w:r>
    </w:p>
    <w:p w:rsidR="00EF2595" w:rsidRPr="00C44F8C" w:rsidRDefault="00EF2595" w:rsidP="00C44F8C">
      <w:pPr>
        <w:spacing w:line="360" w:lineRule="auto"/>
        <w:jc w:val="center"/>
        <w:rPr>
          <w:rFonts w:ascii="Palatino Linotype" w:hAnsi="Palatino Linotype"/>
          <w:b/>
        </w:rPr>
      </w:pPr>
      <w:r w:rsidRPr="00C44F8C">
        <w:rPr>
          <w:rFonts w:ascii="Palatino Linotype" w:hAnsi="Palatino Linotype"/>
          <w:b/>
        </w:rPr>
        <w:t>Δόξα. Και νυν. Όμοιον</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Ίωμεν οι πιστοί, δοξάζοντες την Κόρην· ετέχθη γαρ εκ στείρας, την στειρωθείσαν φύσιν, ημών ανακαινίζουσα.</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Νυν απολύεις, το Τρισάγιον, τα Απολυτίκια εκ του Μεγάλου Εσπερινού και Απόλυσις.</w:t>
      </w:r>
    </w:p>
    <w:p w:rsidR="00EF2595" w:rsidRPr="00C44F8C" w:rsidRDefault="00EF2595" w:rsidP="00C44F8C">
      <w:pPr>
        <w:spacing w:line="360" w:lineRule="auto"/>
        <w:jc w:val="center"/>
        <w:rPr>
          <w:rFonts w:ascii="Palatino Linotype" w:hAnsi="Palatino Linotype"/>
          <w:b/>
        </w:rPr>
      </w:pPr>
      <w:r w:rsidRPr="00C44F8C">
        <w:rPr>
          <w:rFonts w:ascii="Palatino Linotype" w:hAnsi="Palatino Linotype"/>
          <w:b/>
        </w:rPr>
        <w:t>ΕΙΣ ΤΟΝ ΜΕΓΑΝ ΕΣΠΕΡΙΝΟΝ</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 xml:space="preserve">Ο Προοιμιακός και το Μακάριος ανήρ. Εις δε το Κύριε εκέκραξα ιστώμεν στιχ. η  καὶ ψάλλομεν Στιχηρά Ιδιόμελα της Εορτής δ  και της Αγίας Εικόνος δ . </w:t>
      </w:r>
    </w:p>
    <w:p w:rsidR="00EF2595" w:rsidRPr="00C44F8C" w:rsidRDefault="00EF2595" w:rsidP="00C44F8C">
      <w:pPr>
        <w:spacing w:line="360" w:lineRule="auto"/>
        <w:jc w:val="center"/>
        <w:rPr>
          <w:rFonts w:ascii="Palatino Linotype" w:hAnsi="Palatino Linotype"/>
          <w:b/>
        </w:rPr>
      </w:pPr>
      <w:r w:rsidRPr="00C44F8C">
        <w:rPr>
          <w:rFonts w:ascii="Palatino Linotype" w:hAnsi="Palatino Linotype"/>
          <w:b/>
        </w:rPr>
        <w:t>Ιδιόμελα της Εορτής. Ήχος πλ. β</w:t>
      </w:r>
      <w:r>
        <w:rPr>
          <w:rFonts w:ascii="Palatino Linotype" w:hAnsi="Palatino Linotype"/>
          <w:b/>
        </w:rPr>
        <w:t>’</w:t>
      </w:r>
      <w:r w:rsidRPr="00C44F8C">
        <w:rPr>
          <w:rFonts w:ascii="Palatino Linotype" w:hAnsi="Palatino Linotype"/>
          <w:b/>
        </w:rPr>
        <w:t xml:space="preserve"> . Σεργίου.</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Σήμερον, ο τοις νοεροίς θρόνοις επαναπαυόμενος Θεός, θρόνον άγιον επί γης εαυτώ προητοίμασεν· ο στερεώσας εν σοφία τους ουρανούς, ουρανόν έμψυχον, εν φιλανθρωπία κατεσκεύασεν· εξ ακάρπου γαρ ρίζης, φυτόν ζωηφόρον, εβλάστησεν ημίν την Μητέρα αυτού. Ο των θαυμασίων Θεός, και των ανελπίστων ελπίς, Κύριε δόξα σοι.</w:t>
      </w:r>
    </w:p>
    <w:p w:rsidR="00EF2595" w:rsidRPr="00C44F8C" w:rsidRDefault="00EF2595" w:rsidP="00C44F8C">
      <w:pPr>
        <w:spacing w:line="360" w:lineRule="auto"/>
        <w:jc w:val="center"/>
        <w:rPr>
          <w:rFonts w:ascii="Palatino Linotype" w:hAnsi="Palatino Linotype"/>
          <w:b/>
        </w:rPr>
      </w:pPr>
      <w:r w:rsidRPr="00C44F8C">
        <w:rPr>
          <w:rFonts w:ascii="Palatino Linotype" w:hAnsi="Palatino Linotype"/>
          <w:b/>
        </w:rPr>
        <w:t>Ο αυτός.</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Ει και θείω βουλήματι, περιφανείς στείραι γυναίκες εβλάστησαν, αλλά πάντων η Μαρία των γεννηθέντων, θεοπρεπώς υπερέλαμψεν· ότι και εξ αγόνου παραδόξως τεχθείσα μητρός, έτεκεν εν σαρκί τον απάντων Θεόν, υπέρ φύσιν εξ ασπόρου γαστρός· η μόνη πύλη του μονογενούς Υιού του Θεού, ην διελθών κεκλεισμένην διεφύλαξε, και πάντα σαφώς οικονομήσας, ως οίδεν αυτός, πάσι τοις ανθρώποις, σωτηρίαν απειργάσατο.</w:t>
      </w:r>
    </w:p>
    <w:p w:rsidR="00EF2595" w:rsidRPr="00C44F8C" w:rsidRDefault="00EF2595" w:rsidP="00C44F8C">
      <w:pPr>
        <w:spacing w:line="360" w:lineRule="auto"/>
        <w:jc w:val="center"/>
        <w:rPr>
          <w:rFonts w:ascii="Palatino Linotype" w:hAnsi="Palatino Linotype"/>
          <w:b/>
        </w:rPr>
      </w:pPr>
      <w:r w:rsidRPr="00C44F8C">
        <w:rPr>
          <w:rFonts w:ascii="Palatino Linotype" w:hAnsi="Palatino Linotype"/>
          <w:b/>
        </w:rPr>
        <w:t>Ο αυτός.</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Σήμερον στειρωτικαί πύλαι ανοίγονται, και πύλη παρθενική θεία προέρχεται. Σήμερον καρπογονείν η χάρις απάρχεται, εμφανίζουσα τω κόσμω Θεού Μητέρα, δι ης τα επίγεια τοις ουρανοίς συνάπτεται, εις σωτηρίαν των ψυχών ημών.</w:t>
      </w:r>
    </w:p>
    <w:p w:rsidR="00EF2595" w:rsidRPr="00C44F8C" w:rsidRDefault="00EF2595" w:rsidP="00C44F8C">
      <w:pPr>
        <w:spacing w:line="360" w:lineRule="auto"/>
        <w:jc w:val="center"/>
        <w:rPr>
          <w:rFonts w:ascii="Palatino Linotype" w:hAnsi="Palatino Linotype"/>
          <w:b/>
        </w:rPr>
      </w:pPr>
      <w:r w:rsidRPr="00C44F8C">
        <w:rPr>
          <w:rFonts w:ascii="Palatino Linotype" w:hAnsi="Palatino Linotype"/>
          <w:b/>
        </w:rPr>
        <w:t>Ο αυτός.</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Σήμερον της παγκοσμίου χαράς τα προοίμια· σήμερον έπνευσαν αύραι, σωτηρίας προάγγελοι· η της φύσεως ημών διαλέλυται στείρωσις· η γαρ στείρα μήτηρ δείκνυται, της παρθενευούσης μετά τόκον του κτίσαντος, δι  ἧς το αλλότριον οικειούται ο φύσει Θεός, και τοις πλανηθείσι δια σαρκός σωτηρίαν απεργάζεται, Χριστός ο φιλάνθρωπος, και Λυτρωτής των ψυχών ημών.</w:t>
      </w:r>
    </w:p>
    <w:p w:rsidR="00EF2595" w:rsidRPr="002904EB" w:rsidRDefault="00EF2595" w:rsidP="002904EB">
      <w:pPr>
        <w:spacing w:line="360" w:lineRule="auto"/>
        <w:jc w:val="center"/>
        <w:rPr>
          <w:rFonts w:ascii="Palatino Linotype" w:hAnsi="Palatino Linotype"/>
          <w:b/>
        </w:rPr>
      </w:pPr>
      <w:r w:rsidRPr="002904EB">
        <w:rPr>
          <w:rFonts w:ascii="Palatino Linotype" w:hAnsi="Palatino Linotype"/>
          <w:b/>
        </w:rPr>
        <w:t>Της Εικόνος. Ήχος πλ. α</w:t>
      </w:r>
      <w:r>
        <w:rPr>
          <w:rFonts w:ascii="Palatino Linotype" w:hAnsi="Palatino Linotype"/>
          <w:b/>
        </w:rPr>
        <w:t>’</w:t>
      </w:r>
      <w:r w:rsidRPr="002904EB">
        <w:rPr>
          <w:rFonts w:ascii="Palatino Linotype" w:hAnsi="Palatino Linotype"/>
          <w:b/>
        </w:rPr>
        <w:t xml:space="preserve"> . Χαίροις ασκητικών.</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Δεύτε εν τη φαιδρά εορτή, του Γενεσίου της Παρθένου χορεύσωμεν, τιμώντες εν ευφροσύνη, και την Εικόνα αυτής, την θαυμάτων αίγλη απαστράπτουσαν, και ταύτη προσπέσωμεν, μετά δέους κραυγάζοντες· Κόρη Αγία, Σκιαδενή Θεονύμφευτε, εγκαλλώπισμα, Ροδονήσου το τίμιον, σκέπε αεί και φύλαττε, εκ πάσης κακώσεως, και πειρασμών και κινδύνων, και νοσημάτων και θλίψεων, την Μάνδραν σου ταύτην, και τους πίστει ανυμνούντας, σην θείαν γέννησιν.</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Όντως φωτοειδής και τερπνή, η εορτή του θαυμαστού Γενεσίου σου, επέστη τη Εκκλησία, και συνελθόντες ημείς, εν αγαλλιάσει εορτάζομεν· πιστώς δε συνάπτοντες, εν αυτή της Εικόνος σου, την θείαν χάριν, τα πολλά μεγαλείά σου, διηγούμεθα, Σκιαδενή ανακράζοντες· Χαίρε Παρθένε Άχραντε, η άπειρα θαύματα, υπέρ ημών ενεργούσα, των ευλαβώς προσιόντων σοι· Αγνή χαίρε Κόρη, των ανθρώπων προστασία, και παραμύθιον.</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Πάλαι τους ευλαβείς μοναστάς, εν τη ευρέσει της πανσέπτου Εικόνος σου, επλήρωσας ευφροσύνης, και ανεκφράστου χαράς, Σκιαδενή Παρθένε Παντευλόγητε. Νυν δε ταύτη άπαντες, μετά δέους προσπίπτοντες, των μητρικών σου, δωρεών τα χαρίσματα, κομιζόμεθα, και πιστώς εκβοώμέν σοι· Χαίρε Αγνή Θεόνυμφε, της Ρόδου το στήριγμα, και καταφύγιον πάντων, των ευσεβών και διάσωσμα. Χριστόν εκδυσώπει, ως Υιόν σου υπέρ πάντων, των ανυμνούντων σε.</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Ώσπερ πειρατικής απειλής, έσωσας πάλαι παραδόξως την Μάνδραν σου, δεόμεθα ούτω σώζε, καταδρομής των παθών, Σκιαδενή Παρθένε τους οικέτας σου, τους πίστει προστρέχοντας, τη αγία Εικόνι σου, εξ ης αστράπτει, η ουράνιος χάρις σου, καταυγάζουσα τας ψυχάς των βοώντων σοι· Χαίρε Μαρία Πάναγνε, Θεού το κειμήλιον· χαίρε της Ρόδου ο πύργος, και της Μονής σου η έπαλξις· Αγνή χαίρε Μήτερ, προμαχών και σωτηρία, των ανυμνούντων σε.</w:t>
      </w:r>
    </w:p>
    <w:p w:rsidR="00EF2595" w:rsidRPr="002904EB" w:rsidRDefault="00EF2595" w:rsidP="002904EB">
      <w:pPr>
        <w:spacing w:line="360" w:lineRule="auto"/>
        <w:jc w:val="center"/>
        <w:rPr>
          <w:rFonts w:ascii="Palatino Linotype" w:hAnsi="Palatino Linotype"/>
          <w:b/>
        </w:rPr>
      </w:pPr>
      <w:r w:rsidRPr="002904EB">
        <w:rPr>
          <w:rFonts w:ascii="Palatino Linotype" w:hAnsi="Palatino Linotype"/>
          <w:b/>
        </w:rPr>
        <w:t>Δόξα. Ήχος πλ. β</w:t>
      </w:r>
      <w:r>
        <w:rPr>
          <w:rFonts w:ascii="Palatino Linotype" w:hAnsi="Palatino Linotype"/>
          <w:b/>
        </w:rPr>
        <w:t>’</w:t>
      </w:r>
      <w:r w:rsidRPr="002904EB">
        <w:rPr>
          <w:rFonts w:ascii="Palatino Linotype" w:hAnsi="Palatino Linotype"/>
          <w:b/>
        </w:rPr>
        <w:t xml:space="preserve"> .</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Σήμερον, ο τοις νοεροίς θρόνοις επαναπαυόμενος Θεός, θρόνον άγιον επί γης εαυτώ προητοίμασεν· ο στερεώσας εν σοφία τους ουρανούς, ουρανόν έμψυχον, εν φιλανθρωπία κατεσκεύασεν· εξ ακάρπου γαρ ρίζης, φυτόν ζωηφόρον, εβλάστησεν ημίν την Μητέρα αυτού. Ο των θαυμασίων Θεός, και των ανελπίστων ελπίς, Κύριε δόξα σοι.</w:t>
      </w:r>
    </w:p>
    <w:p w:rsidR="00EF2595" w:rsidRPr="002904EB" w:rsidRDefault="00EF2595" w:rsidP="002904EB">
      <w:pPr>
        <w:spacing w:line="360" w:lineRule="auto"/>
        <w:jc w:val="center"/>
        <w:rPr>
          <w:rFonts w:ascii="Palatino Linotype" w:hAnsi="Palatino Linotype"/>
          <w:b/>
        </w:rPr>
      </w:pPr>
      <w:r w:rsidRPr="002904EB">
        <w:rPr>
          <w:rFonts w:ascii="Palatino Linotype" w:hAnsi="Palatino Linotype"/>
          <w:b/>
        </w:rPr>
        <w:t>Και νυν. Της Αγίας Εικόνος. Ο αυτός.</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Σήμερον εν τη φαιδρά εορτή, του ενδόξου Παρθένε Γενεσίου σου, εν τη αγία Μονή σου συνελθόντες, εν ευφροσύνη τον ύμνον σοι προσφέρομεν, και την τιμίαν Εικόνα σου τιμώντες, εν αγαλλιάσει ανακράζομεν· Χαίροις Σκιαδενή Παναμώμητε, η της θαυμαστής εμφερείας σου τον τύπον, ως θησαυρόν ημίν δωρησαμένη, της μητρικής σου αγαθότητος· χαίροις Θεομήτορ Πανύμνητε, η εξ αυτού απαύστως πηγάζουσα, ως εκ πηγής ζωηφόρου, των οικτιρμών σου τα νάματα· χαίροις των Ορθοδόξων η σκέπη, και των Ροδίων κλέος και κραταίωμα. Αλλά μη παύση ως αγαθή, υπέρ ημών πρεσβεύουσα, των εις σε την ελπίδα θεμένων, και ανυμνούντων την θείαν σου γέννησιν.</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Είσοδος, το Φως ιλαρόν, το Προκείμενον της ημέρας και τα Αναγνώσματα.</w:t>
      </w:r>
    </w:p>
    <w:p w:rsidR="00EF2595" w:rsidRPr="002904EB" w:rsidRDefault="00EF2595" w:rsidP="002904EB">
      <w:pPr>
        <w:spacing w:line="360" w:lineRule="auto"/>
        <w:jc w:val="center"/>
        <w:rPr>
          <w:rFonts w:ascii="Palatino Linotype" w:hAnsi="Palatino Linotype"/>
          <w:b/>
        </w:rPr>
      </w:pPr>
      <w:r w:rsidRPr="002904EB">
        <w:rPr>
          <w:rFonts w:ascii="Palatino Linotype" w:hAnsi="Palatino Linotype"/>
          <w:b/>
        </w:rPr>
        <w:t>Γενέσεως το Ανάγνωσμα. (Κεφ. κη , 10-17)</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Εξήλθεν Ιακώβ από του φρέατος του όρκου, και επορεύθη εις Χαρράν και απήντησε τόπω και εκοιμήθη εκεί· έδυ γαρ ο ήλιος. Και έλαβεν από των λίθων του τόπου, και έθηκεν προς κεφαλής αυτού· και εκοιμήθη εν τω τόπω εκείνω, και ενυπνιάσθη. Και ιδού κλίμαξ εστηριγμένη εν τη γη, ης η κεφαλή αφικνείτο εις τον ουρανόν· και οι Άγγελοι του Θεού ανέβαινον και κατέβαινον επ  αὐτῆς· ο δε Κύριος επεστήρικτο επ  αὐτῆς· και είπεν· Εγώ ειμι ο Θεός Αβραάμ του πατρός σου, και ο Θεός Ισαάκ· μη φοβού. Η γη, εφ' ης συ καθεύδεις επ' αυτής, σοι δώσω αυτήν και τω σπέρματί σου. Και έσται το σπέρμα σου ως η άμμος της γης, και πλατυνθήσεται επί θάλασσαν, και επί λίβα, και επί βορράν, και επ' ανατολάς και ενευλογηθήσονται εν σοι πάσαι αι φυλαί της γης, και τω</w:t>
      </w:r>
      <w:r>
        <w:rPr>
          <w:rFonts w:ascii="Palatino Linotype" w:hAnsi="Palatino Linotype"/>
        </w:rPr>
        <w:t xml:space="preserve"> σπέρματί σου. Και ιδού εγώ ειμί </w:t>
      </w:r>
      <w:r w:rsidRPr="00C44F8C">
        <w:rPr>
          <w:rFonts w:ascii="Palatino Linotype" w:hAnsi="Palatino Linotype"/>
        </w:rPr>
        <w:t>μετά σου, διαφυλάσσων σε εν τη οδώ πάση, ου αν πορευθής, και αποστρέψω σε εις την γην ταύτην· ότι ου μη σε εγκαταλίπω, έως του ποιήσαί με πάντα όσα ελάλησά σοι. Και εξηγέρθη Ιακώβ από του ύπνου αυτού και είπεν· Ότι έστι Κύριος εν τω τόπω τούτω, εγώ δε ουκ ήδειν. Και εφοβήθη και είπεν· Ως φοβερός ο τόπος ούτος! ουκ έστι τούτο, αλλ  ἤ οίκος Θεού· και αύτη η πύλη του ουρανού.</w:t>
      </w:r>
    </w:p>
    <w:p w:rsidR="00EF2595" w:rsidRPr="002904EB" w:rsidRDefault="00EF2595" w:rsidP="002904EB">
      <w:pPr>
        <w:spacing w:line="360" w:lineRule="auto"/>
        <w:jc w:val="center"/>
        <w:rPr>
          <w:rFonts w:ascii="Palatino Linotype" w:hAnsi="Palatino Linotype"/>
          <w:b/>
        </w:rPr>
      </w:pPr>
      <w:r w:rsidRPr="002904EB">
        <w:rPr>
          <w:rFonts w:ascii="Palatino Linotype" w:hAnsi="Palatino Linotype"/>
          <w:b/>
        </w:rPr>
        <w:t>Προφητείας Ιεζεκιήλ το Ανάγνωσμα. (Κεφ. μγ , 27-μδ , 4)</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Έσται από της ημέρας της ογδόης και επέκεινα, ποιήσουσιν οι ιερείς επί το θυσιαστήριον τα ολοκαυτώματα υμών, και τα του σωτηρίου υμών· και προσδέξομαι</w:t>
      </w:r>
      <w:r>
        <w:rPr>
          <w:rFonts w:ascii="Palatino Linotype" w:hAnsi="Palatino Linotype"/>
        </w:rPr>
        <w:t xml:space="preserve"> </w:t>
      </w:r>
      <w:r w:rsidRPr="00C44F8C">
        <w:rPr>
          <w:rFonts w:ascii="Palatino Linotype" w:hAnsi="Palatino Linotype"/>
        </w:rPr>
        <w:t>υμάς, λέγει Κύριος. Και επέστρεψέ με κατά την οδόν της πύλης των Αγίων της εξωτέρας, της βλεπούσης κατά ανατολάς· και αύτη ην κεκλεισμένη. Και είπε Κύριος</w:t>
      </w:r>
      <w:r>
        <w:rPr>
          <w:rFonts w:ascii="Palatino Linotype" w:hAnsi="Palatino Linotype"/>
        </w:rPr>
        <w:t xml:space="preserve"> </w:t>
      </w:r>
      <w:r w:rsidRPr="00C44F8C">
        <w:rPr>
          <w:rFonts w:ascii="Palatino Linotype" w:hAnsi="Palatino Linotype"/>
        </w:rPr>
        <w:t>προς με· Η πύλη αύτη κεκλεισμένη έσται, ουκ ανοιχθήσετα</w:t>
      </w:r>
      <w:r>
        <w:rPr>
          <w:rFonts w:ascii="Palatino Linotype" w:hAnsi="Palatino Linotype"/>
        </w:rPr>
        <w:t>ι, και ουδείς ου μη διέλθη δι αυτή</w:t>
      </w:r>
      <w:r w:rsidRPr="00C44F8C">
        <w:rPr>
          <w:rFonts w:ascii="Palatino Linotype" w:hAnsi="Palatino Linotype"/>
        </w:rPr>
        <w:t>ς, ότι Κύριος ο Θεός Ισραήλ εισελεύσεται δι  α</w:t>
      </w:r>
      <w:r>
        <w:rPr>
          <w:rFonts w:ascii="Palatino Linotype" w:hAnsi="Palatino Linotype"/>
        </w:rPr>
        <w:t>υτή</w:t>
      </w:r>
      <w:r w:rsidRPr="00C44F8C">
        <w:rPr>
          <w:rFonts w:ascii="Palatino Linotype" w:hAnsi="Palatino Linotype"/>
        </w:rPr>
        <w:t>ς, και έσται</w:t>
      </w:r>
      <w:r>
        <w:rPr>
          <w:rFonts w:ascii="Palatino Linotype" w:hAnsi="Palatino Linotype"/>
        </w:rPr>
        <w:t xml:space="preserve"> </w:t>
      </w:r>
      <w:r w:rsidRPr="00C44F8C">
        <w:rPr>
          <w:rFonts w:ascii="Palatino Linotype" w:hAnsi="Palatino Linotype"/>
        </w:rPr>
        <w:t>κεκλεισμένη. Διότι ο ηγούμενος ούτος καθήσεται εν αυτή, του φαγείν άρτον εναντίον Κυρίου. Κατά την οδόν του Αιλάμ της πύλης εισελεύσεται και κατά την οδόν</w:t>
      </w:r>
      <w:r>
        <w:rPr>
          <w:rFonts w:ascii="Palatino Linotype" w:hAnsi="Palatino Linotype"/>
        </w:rPr>
        <w:t xml:space="preserve"> </w:t>
      </w:r>
      <w:r w:rsidRPr="00C44F8C">
        <w:rPr>
          <w:rFonts w:ascii="Palatino Linotype" w:hAnsi="Palatino Linotype"/>
        </w:rPr>
        <w:t xml:space="preserve">αυτού εξελεύσεται. Και εισήγαγέ με κατά την οδόν της πύλης </w:t>
      </w:r>
      <w:r>
        <w:rPr>
          <w:rFonts w:ascii="Palatino Linotype" w:hAnsi="Palatino Linotype"/>
        </w:rPr>
        <w:t xml:space="preserve">της </w:t>
      </w:r>
      <w:r w:rsidRPr="00C44F8C">
        <w:rPr>
          <w:rFonts w:ascii="Palatino Linotype" w:hAnsi="Palatino Linotype"/>
        </w:rPr>
        <w:t>προς ορράν, κατέναντι του οίκου· και είδον, και ιδού πλήρης δόξης ο οίκος του Κυρίου.</w:t>
      </w:r>
    </w:p>
    <w:p w:rsidR="00EF2595" w:rsidRPr="002904EB" w:rsidRDefault="00EF2595" w:rsidP="002904EB">
      <w:pPr>
        <w:spacing w:line="360" w:lineRule="auto"/>
        <w:jc w:val="center"/>
        <w:rPr>
          <w:rFonts w:ascii="Palatino Linotype" w:hAnsi="Palatino Linotype"/>
          <w:b/>
        </w:rPr>
      </w:pPr>
      <w:r w:rsidRPr="002904EB">
        <w:rPr>
          <w:rFonts w:ascii="Palatino Linotype" w:hAnsi="Palatino Linotype"/>
          <w:b/>
        </w:rPr>
        <w:t>Παροιμιών το Ανάγνωσμα. (Κεφ. θ , 1-11)</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Η Σοφία ωκοδόμησεν εαυτή οίκον, και υπήρεισε στύλους επτά. Έσφαξε τα εαυτής θύματα, εκέρασεν εις κρατήρα τον εαυτής οίνον, και ητοιμάσατο την εαυτής τράπεζαν.</w:t>
      </w:r>
      <w:r>
        <w:rPr>
          <w:rFonts w:ascii="Palatino Linotype" w:hAnsi="Palatino Linotype"/>
        </w:rPr>
        <w:t xml:space="preserve"> </w:t>
      </w:r>
      <w:r w:rsidRPr="00C44F8C">
        <w:rPr>
          <w:rFonts w:ascii="Palatino Linotype" w:hAnsi="Palatino Linotype"/>
        </w:rPr>
        <w:t>Απέστειλε τους εαυτής δούλους, συγκαλούσα μετά υψηλού κηρύγματος επί κρατήρα λέγουσα· Ος εστιν άφρων, εκκλινάτω προς με. Και τοις ενδεέσι φρενών είπεν·</w:t>
      </w:r>
      <w:r>
        <w:rPr>
          <w:rFonts w:ascii="Palatino Linotype" w:hAnsi="Palatino Linotype"/>
        </w:rPr>
        <w:t xml:space="preserve"> </w:t>
      </w:r>
      <w:r w:rsidRPr="00C44F8C">
        <w:rPr>
          <w:rFonts w:ascii="Palatino Linotype" w:hAnsi="Palatino Linotype"/>
        </w:rPr>
        <w:t>Έλθετε, φάγετε των εμών άρτων, και πίετε οίνον, ον κεκέρακα υμίν. Απολείπετε αφροσύνην, ίνα εις τον αιώνα βασιλεύσητε· και ζητήσατε φρόνησιν, και κατορθώσατε</w:t>
      </w:r>
      <w:r>
        <w:rPr>
          <w:rFonts w:ascii="Palatino Linotype" w:hAnsi="Palatino Linotype"/>
        </w:rPr>
        <w:t xml:space="preserve"> </w:t>
      </w:r>
      <w:r w:rsidRPr="00C44F8C">
        <w:rPr>
          <w:rFonts w:ascii="Palatino Linotype" w:hAnsi="Palatino Linotype"/>
        </w:rPr>
        <w:t>εν γνώσει σύνεσιν. Ο παιδεύων κακούς, λήψεται εαυτώ ατιμίαν· ελέγχων δε τον ασεβή, μωμήσεται εαυτόν. Μη έλεγχε κακούς, ίνα μη μισήσωσί σε· έλεγχε σοφόν,</w:t>
      </w:r>
      <w:r>
        <w:rPr>
          <w:rFonts w:ascii="Palatino Linotype" w:hAnsi="Palatino Linotype"/>
        </w:rPr>
        <w:t xml:space="preserve"> </w:t>
      </w:r>
      <w:r w:rsidRPr="00C44F8C">
        <w:rPr>
          <w:rFonts w:ascii="Palatino Linotype" w:hAnsi="Palatino Linotype"/>
        </w:rPr>
        <w:t>και αγαπήσει σε. Δίδου σοφώ αφορμήν, και σοφώτερος έσται· γνώριζε δικαίω, και προσθήσει του δέχεσθαι. Αρχή σοφίας, φόβος Κυρίου· και βουλή αγίων, σύνεσις·</w:t>
      </w:r>
      <w:r>
        <w:rPr>
          <w:rFonts w:ascii="Palatino Linotype" w:hAnsi="Palatino Linotype"/>
        </w:rPr>
        <w:t xml:space="preserve"> </w:t>
      </w:r>
      <w:r w:rsidRPr="00C44F8C">
        <w:rPr>
          <w:rFonts w:ascii="Palatino Linotype" w:hAnsi="Palatino Linotype"/>
        </w:rPr>
        <w:t>το δε γνώναι νόμον, διανοίας εστίν αγαθής. Τούτω γαρ τω τρόπω πολύν ζήσεις χρόνον, και προστεθήσεταί σοι έτη ζωής.</w:t>
      </w:r>
    </w:p>
    <w:p w:rsidR="00EF2595" w:rsidRPr="002904EB" w:rsidRDefault="00EF2595" w:rsidP="002904EB">
      <w:pPr>
        <w:spacing w:line="360" w:lineRule="auto"/>
        <w:jc w:val="center"/>
        <w:rPr>
          <w:rFonts w:ascii="Palatino Linotype" w:hAnsi="Palatino Linotype"/>
          <w:b/>
        </w:rPr>
      </w:pPr>
      <w:r w:rsidRPr="002904EB">
        <w:rPr>
          <w:rFonts w:ascii="Palatino Linotype" w:hAnsi="Palatino Linotype"/>
          <w:b/>
        </w:rPr>
        <w:t>ΕΙΣ ΤΗΝ ΛΙΤΗΝ, Ιδιόμελα. Ήχος α</w:t>
      </w:r>
      <w:r>
        <w:rPr>
          <w:rFonts w:ascii="Palatino Linotype" w:hAnsi="Palatino Linotype"/>
          <w:b/>
        </w:rPr>
        <w:t>’</w:t>
      </w:r>
      <w:r w:rsidRPr="002904EB">
        <w:rPr>
          <w:rFonts w:ascii="Palatino Linotype" w:hAnsi="Palatino Linotype"/>
          <w:b/>
        </w:rPr>
        <w:t xml:space="preserve"> . Στεφάνου Αγιοπολίτου.</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Η απαρχή της ημών σωτηρίας, λαοί σήμερον γέγονεν· ιδού γαρ η προορισθείσα από γενεών αρχαίων, Μήτηρ και Παρθένος, και δοχείον Θεού, εκ στείρας γεννηθήναι</w:t>
      </w:r>
      <w:r>
        <w:rPr>
          <w:rFonts w:ascii="Palatino Linotype" w:hAnsi="Palatino Linotype"/>
        </w:rPr>
        <w:t xml:space="preserve"> </w:t>
      </w:r>
      <w:r w:rsidRPr="00C44F8C">
        <w:rPr>
          <w:rFonts w:ascii="Palatino Linotype" w:hAnsi="Palatino Linotype"/>
        </w:rPr>
        <w:t>προέρχεται· άνθος εκ του Ιεσσαί, και εκ της ρίζης αυτού ράβδος εβλάστησεν. Ευφραινέσθω Αδάμ ο προπάτωρ, και η Εύα αγαλλιάσθω χαίρουσα· ιδού γαρ η οικοδομηθείσα</w:t>
      </w:r>
      <w:r>
        <w:rPr>
          <w:rFonts w:ascii="Palatino Linotype" w:hAnsi="Palatino Linotype"/>
        </w:rPr>
        <w:t xml:space="preserve"> </w:t>
      </w:r>
      <w:r w:rsidRPr="00C44F8C">
        <w:rPr>
          <w:rFonts w:ascii="Palatino Linotype" w:hAnsi="Palatino Linotype"/>
        </w:rPr>
        <w:t>εκ πλευράς του Αδάμ, την θυγατέρα και απόγονον, μακαρίζει εμφανώς· Ετέχθη μοι γαρ φησι λύτρωσις, δι  ἧς εκ των δεσμών του Άιδου ελευθερωθήσομαι. Αγαλλιάσθω</w:t>
      </w:r>
      <w:r>
        <w:rPr>
          <w:rFonts w:ascii="Palatino Linotype" w:hAnsi="Palatino Linotype"/>
        </w:rPr>
        <w:t xml:space="preserve"> </w:t>
      </w:r>
      <w:r w:rsidRPr="00C44F8C">
        <w:rPr>
          <w:rFonts w:ascii="Palatino Linotype" w:hAnsi="Palatino Linotype"/>
        </w:rPr>
        <w:t>ο Δαυίδ κρούων την κινύραν, και ευλογείτω τον Θεόν· ιδού γαρ η Παρθένος πρόεισιν εκ πέτρας αγόνου, προς σωτηρίαν των ψυχών ημών.</w:t>
      </w:r>
    </w:p>
    <w:p w:rsidR="00EF2595" w:rsidRPr="002904EB" w:rsidRDefault="00EF2595" w:rsidP="002904EB">
      <w:pPr>
        <w:spacing w:line="360" w:lineRule="auto"/>
        <w:jc w:val="center"/>
        <w:rPr>
          <w:rFonts w:ascii="Palatino Linotype" w:hAnsi="Palatino Linotype"/>
          <w:b/>
        </w:rPr>
      </w:pPr>
      <w:r w:rsidRPr="002904EB">
        <w:rPr>
          <w:rFonts w:ascii="Palatino Linotype" w:hAnsi="Palatino Linotype"/>
          <w:b/>
        </w:rPr>
        <w:t>Ήχος β</w:t>
      </w:r>
      <w:r>
        <w:rPr>
          <w:rFonts w:ascii="Palatino Linotype" w:hAnsi="Palatino Linotype"/>
          <w:b/>
        </w:rPr>
        <w:t>’</w:t>
      </w:r>
      <w:r w:rsidRPr="002904EB">
        <w:rPr>
          <w:rFonts w:ascii="Palatino Linotype" w:hAnsi="Palatino Linotype"/>
          <w:b/>
        </w:rPr>
        <w:t xml:space="preserve"> . Ανατολίου.</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Τις ο ήχος των εορταζόντων γίνεται; Ιωακείμ και Άννα πανηγυρίζουσι μυστικώς, Συγχάρητε ημίν λέγοντες, Αδάμ και Εύα σήμερον· ότι τοις πάλαι παραβάσει κλείσασι</w:t>
      </w:r>
      <w:r>
        <w:rPr>
          <w:rFonts w:ascii="Palatino Linotype" w:hAnsi="Palatino Linotype"/>
        </w:rPr>
        <w:t xml:space="preserve"> </w:t>
      </w:r>
      <w:r w:rsidRPr="00C44F8C">
        <w:rPr>
          <w:rFonts w:ascii="Palatino Linotype" w:hAnsi="Palatino Linotype"/>
        </w:rPr>
        <w:t>Παράδεισον, καρπός ευκλεέστατος ημίν εδόθη, η θεόπαις Μαρία, ανοίγουσα τούτοις πάσι την είσοδον.</w:t>
      </w:r>
    </w:p>
    <w:p w:rsidR="00EF2595" w:rsidRPr="00507716" w:rsidRDefault="00EF2595" w:rsidP="00507716">
      <w:pPr>
        <w:spacing w:line="360" w:lineRule="auto"/>
        <w:jc w:val="center"/>
        <w:rPr>
          <w:rFonts w:ascii="Palatino Linotype" w:hAnsi="Palatino Linotype"/>
          <w:b/>
        </w:rPr>
      </w:pPr>
      <w:r w:rsidRPr="00507716">
        <w:rPr>
          <w:rFonts w:ascii="Palatino Linotype" w:hAnsi="Palatino Linotype"/>
          <w:b/>
        </w:rPr>
        <w:t>Ο αυτός.</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Η προορισθείσα Παντάνασσα, Θεού κατοικητήριον, εξ ακάρπου σήμερον νηδύος προήκται, της Άννης ηγλαϊσμένης, της αιδίου ουσίας το θείον τέμενος· δι  ἧς ιταμός</w:t>
      </w:r>
      <w:r>
        <w:rPr>
          <w:rFonts w:ascii="Palatino Linotype" w:hAnsi="Palatino Linotype"/>
        </w:rPr>
        <w:t xml:space="preserve"> </w:t>
      </w:r>
      <w:r w:rsidRPr="00C44F8C">
        <w:rPr>
          <w:rFonts w:ascii="Palatino Linotype" w:hAnsi="Palatino Linotype"/>
        </w:rPr>
        <w:t>Άιδης καταπεπάτηται· και παγγενή Εύα εν ασφαλεί ζωή εισοικίζεται· ταύτη επαξίως εκβοήσωμεν· Μακαρία συ εν γυναιξί, και ο καρπός της κοιλίας σου ευλογημένος.</w:t>
      </w:r>
    </w:p>
    <w:p w:rsidR="00EF2595" w:rsidRPr="00507716" w:rsidRDefault="00EF2595" w:rsidP="00507716">
      <w:pPr>
        <w:spacing w:line="360" w:lineRule="auto"/>
        <w:jc w:val="center"/>
        <w:rPr>
          <w:rFonts w:ascii="Palatino Linotype" w:hAnsi="Palatino Linotype"/>
          <w:b/>
        </w:rPr>
      </w:pPr>
      <w:r w:rsidRPr="00507716">
        <w:rPr>
          <w:rFonts w:ascii="Palatino Linotype" w:hAnsi="Palatino Linotype"/>
          <w:b/>
        </w:rPr>
        <w:t>Έτερα της Αγίας Εικόνος. Ήχος α</w:t>
      </w:r>
      <w:r>
        <w:rPr>
          <w:rFonts w:ascii="Palatino Linotype" w:hAnsi="Palatino Linotype"/>
          <w:b/>
        </w:rPr>
        <w:t>’</w:t>
      </w:r>
      <w:r w:rsidRPr="00507716">
        <w:rPr>
          <w:rFonts w:ascii="Palatino Linotype" w:hAnsi="Palatino Linotype"/>
          <w:b/>
        </w:rPr>
        <w:t xml:space="preserve"> .</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Ευφραίνου εν Κυρίω, η του Σκιαδίου περίβλεπτος Μονή, και την Ροδόνησον πάσαν συγκάλεσον, προς ιεράν πανήγυριν, της Αειπαρθένου Θεοτόκου· ιδού γαρ η εκ</w:t>
      </w:r>
      <w:r>
        <w:rPr>
          <w:rFonts w:ascii="Palatino Linotype" w:hAnsi="Palatino Linotype"/>
        </w:rPr>
        <w:t xml:space="preserve"> </w:t>
      </w:r>
      <w:r w:rsidRPr="00C44F8C">
        <w:rPr>
          <w:rFonts w:ascii="Palatino Linotype" w:hAnsi="Palatino Linotype"/>
        </w:rPr>
        <w:t>της ρίζης Ιεσσαί, παραδόξως βλαστήσασα, και Μήτηρ των πάντων Δημιουργού γενομένη, την ευαγή αυτής Εικόνα, ως ζωηφόρον της χάριτος πηγήν, και σκεύος νοητόν</w:t>
      </w:r>
      <w:r>
        <w:rPr>
          <w:rFonts w:ascii="Palatino Linotype" w:hAnsi="Palatino Linotype"/>
        </w:rPr>
        <w:t xml:space="preserve"> </w:t>
      </w:r>
      <w:r w:rsidRPr="00C44F8C">
        <w:rPr>
          <w:rFonts w:ascii="Palatino Linotype" w:hAnsi="Palatino Linotype"/>
        </w:rPr>
        <w:t>αγιάσματος, πάσι σήμερον προβάλλεται, τοις ευσεβώς μελωδούσι· Χαίρε Κεχαριτωμένη, Σκιαδενή Παρθένε Θεονύμφευτε, ο Κύριος μετά σου, ο δια σου παρέχων ημίν,</w:t>
      </w:r>
      <w:r>
        <w:rPr>
          <w:rFonts w:ascii="Palatino Linotype" w:hAnsi="Palatino Linotype"/>
        </w:rPr>
        <w:t xml:space="preserve"> </w:t>
      </w:r>
      <w:r w:rsidRPr="00C44F8C">
        <w:rPr>
          <w:rFonts w:ascii="Palatino Linotype" w:hAnsi="Palatino Linotype"/>
        </w:rPr>
        <w:t>ιλασμόν αμαρτιών και το μέγα έλεος.</w:t>
      </w:r>
    </w:p>
    <w:p w:rsidR="00EF2595" w:rsidRPr="00507716" w:rsidRDefault="00EF2595" w:rsidP="00507716">
      <w:pPr>
        <w:spacing w:line="360" w:lineRule="auto"/>
        <w:jc w:val="center"/>
        <w:rPr>
          <w:rFonts w:ascii="Palatino Linotype" w:hAnsi="Palatino Linotype"/>
          <w:b/>
        </w:rPr>
      </w:pPr>
      <w:r w:rsidRPr="00507716">
        <w:rPr>
          <w:rFonts w:ascii="Palatino Linotype" w:hAnsi="Palatino Linotype"/>
          <w:b/>
        </w:rPr>
        <w:t>Ήχος β</w:t>
      </w:r>
      <w:r>
        <w:rPr>
          <w:rFonts w:ascii="Palatino Linotype" w:hAnsi="Palatino Linotype"/>
          <w:b/>
        </w:rPr>
        <w:t>’</w:t>
      </w:r>
      <w:r w:rsidRPr="00507716">
        <w:rPr>
          <w:rFonts w:ascii="Palatino Linotype" w:hAnsi="Palatino Linotype"/>
          <w:b/>
        </w:rPr>
        <w:t xml:space="preserve"> .</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Δεύτε ανυμνήσωμεν πιστοί, την Μητέρα της ζωής· δεύτε ασπασώμεθα αυτής, την χαριτόβρυτον Εικόνα, απαύστως βλυστάνουσαν ημίν, των ιαμάτων τα νάματα, και</w:t>
      </w:r>
      <w:r>
        <w:rPr>
          <w:rFonts w:ascii="Palatino Linotype" w:hAnsi="Palatino Linotype"/>
        </w:rPr>
        <w:t xml:space="preserve"> </w:t>
      </w:r>
      <w:r w:rsidRPr="00C44F8C">
        <w:rPr>
          <w:rFonts w:ascii="Palatino Linotype" w:hAnsi="Palatino Linotype"/>
        </w:rPr>
        <w:t>ως εξ ενός στόματος βοήσωμεν· Θεομήτορ Σκιαδενή Παντευλόγητε, φύλαττε αεί την Μονήν σου, εκ πάσης επιβουλής και θλίψεως, και σώζε τους ελπίζοντας εις σε,</w:t>
      </w:r>
      <w:r>
        <w:rPr>
          <w:rFonts w:ascii="Palatino Linotype" w:hAnsi="Palatino Linotype"/>
        </w:rPr>
        <w:t xml:space="preserve"> </w:t>
      </w:r>
      <w:r w:rsidRPr="00C44F8C">
        <w:rPr>
          <w:rFonts w:ascii="Palatino Linotype" w:hAnsi="Palatino Linotype"/>
        </w:rPr>
        <w:t>ταις μητρικαίς προς Θεόν ικεσίαις σου.</w:t>
      </w:r>
    </w:p>
    <w:p w:rsidR="00EF2595" w:rsidRPr="00507716" w:rsidRDefault="00EF2595" w:rsidP="00507716">
      <w:pPr>
        <w:spacing w:line="360" w:lineRule="auto"/>
        <w:jc w:val="center"/>
        <w:rPr>
          <w:rFonts w:ascii="Palatino Linotype" w:hAnsi="Palatino Linotype"/>
          <w:b/>
        </w:rPr>
      </w:pPr>
      <w:r w:rsidRPr="00507716">
        <w:rPr>
          <w:rFonts w:ascii="Palatino Linotype" w:hAnsi="Palatino Linotype"/>
          <w:b/>
        </w:rPr>
        <w:t>Ήχος γ</w:t>
      </w:r>
      <w:r>
        <w:rPr>
          <w:rFonts w:ascii="Palatino Linotype" w:hAnsi="Palatino Linotype"/>
          <w:b/>
        </w:rPr>
        <w:t>’</w:t>
      </w:r>
      <w:r w:rsidRPr="00507716">
        <w:rPr>
          <w:rFonts w:ascii="Palatino Linotype" w:hAnsi="Palatino Linotype"/>
          <w:b/>
        </w:rPr>
        <w:t xml:space="preserve"> .</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Θεοτόκε Πανύμνητε, ως ξύλον ουράνιον ζωής, την θεαυγή σου Εικόνα ανέδειξας, τω πλούτω της προς ημάς προνοίας σου· διο εν αυτή καταφεύγοντες, υπό την σκιαν</w:t>
      </w:r>
      <w:r>
        <w:rPr>
          <w:rFonts w:ascii="Palatino Linotype" w:hAnsi="Palatino Linotype"/>
        </w:rPr>
        <w:t xml:space="preserve"> </w:t>
      </w:r>
      <w:r w:rsidRPr="00C44F8C">
        <w:rPr>
          <w:rFonts w:ascii="Palatino Linotype" w:hAnsi="Palatino Linotype"/>
        </w:rPr>
        <w:t>των κλάδων της χάριτός σου, πνευματικής αναψυχής αξιούμεθα, και βοώμέν σοι απαύστω φωνή· Χαίρε Κεχαριτωμένη Σκιαδενή, Κυρία Αειπάρθενε, ο Κύριος μετά σου,</w:t>
      </w:r>
      <w:r>
        <w:rPr>
          <w:rFonts w:ascii="Palatino Linotype" w:hAnsi="Palatino Linotype"/>
        </w:rPr>
        <w:t xml:space="preserve"> </w:t>
      </w:r>
      <w:r w:rsidRPr="00C44F8C">
        <w:rPr>
          <w:rFonts w:ascii="Palatino Linotype" w:hAnsi="Palatino Linotype"/>
        </w:rPr>
        <w:t>ο εκ σου ενανθρωπήσας Θεός, προς σωτηρίαν των ψυχών ημών,</w:t>
      </w:r>
    </w:p>
    <w:p w:rsidR="00EF2595" w:rsidRPr="00507716" w:rsidRDefault="00EF2595" w:rsidP="00507716">
      <w:pPr>
        <w:spacing w:line="360" w:lineRule="auto"/>
        <w:jc w:val="center"/>
        <w:rPr>
          <w:rFonts w:ascii="Palatino Linotype" w:hAnsi="Palatino Linotype"/>
          <w:b/>
        </w:rPr>
      </w:pPr>
      <w:r w:rsidRPr="00507716">
        <w:rPr>
          <w:rFonts w:ascii="Palatino Linotype" w:hAnsi="Palatino Linotype"/>
          <w:b/>
        </w:rPr>
        <w:t>Δόξα. Ήχος πλ. δ</w:t>
      </w:r>
      <w:r>
        <w:rPr>
          <w:rFonts w:ascii="Palatino Linotype" w:hAnsi="Palatino Linotype"/>
          <w:b/>
        </w:rPr>
        <w:t>’</w:t>
      </w:r>
      <w:r w:rsidRPr="00507716">
        <w:rPr>
          <w:rFonts w:ascii="Palatino Linotype" w:hAnsi="Palatino Linotype"/>
          <w:b/>
        </w:rPr>
        <w:t xml:space="preserve"> . Σεργίου Αγιοπολίτου.</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Εν ευσήμω ημέρα εορτής ημών σαλπίσωμεν, πνευματική κιθάρα· η γαρ εκ σπέρματος Δαυίδ σήμερον τίκτεται, η Μήτηρ της ζωής, το σκότος λύουσα· του Αδάμ η ανάπλασις,</w:t>
      </w:r>
      <w:r>
        <w:rPr>
          <w:rFonts w:ascii="Palatino Linotype" w:hAnsi="Palatino Linotype"/>
        </w:rPr>
        <w:t xml:space="preserve"> </w:t>
      </w:r>
      <w:r w:rsidRPr="00C44F8C">
        <w:rPr>
          <w:rFonts w:ascii="Palatino Linotype" w:hAnsi="Palatino Linotype"/>
        </w:rPr>
        <w:t>και της Εύας η ανάκλησις· της αφθαρσίας η πηγή, και της φθοράς απαλλαγή, δι  ἧς ημείς εθεώθημεν, και του θανάτου ελυτρώθημεν· και βοήσωμεν αυτή συν τω</w:t>
      </w:r>
      <w:r>
        <w:rPr>
          <w:rFonts w:ascii="Palatino Linotype" w:hAnsi="Palatino Linotype"/>
        </w:rPr>
        <w:t xml:space="preserve"> </w:t>
      </w:r>
      <w:r w:rsidRPr="00C44F8C">
        <w:rPr>
          <w:rFonts w:ascii="Palatino Linotype" w:hAnsi="Palatino Linotype"/>
        </w:rPr>
        <w:t>Γαβριήλ οι πιστοί· Χαίρε Κεχαριτωμένη, ο Κύριος μετά σου, δια σου χαριζόμενος ημίν το μέγα έλεος.</w:t>
      </w:r>
    </w:p>
    <w:p w:rsidR="00EF2595" w:rsidRPr="00507716" w:rsidRDefault="00EF2595" w:rsidP="00507716">
      <w:pPr>
        <w:spacing w:line="360" w:lineRule="auto"/>
        <w:jc w:val="center"/>
        <w:rPr>
          <w:rFonts w:ascii="Palatino Linotype" w:hAnsi="Palatino Linotype"/>
          <w:b/>
        </w:rPr>
      </w:pPr>
      <w:r w:rsidRPr="00507716">
        <w:rPr>
          <w:rFonts w:ascii="Palatino Linotype" w:hAnsi="Palatino Linotype"/>
          <w:b/>
        </w:rPr>
        <w:t>Και νυν. Της Αγίας Εικόνος. Ο αυτός.</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Δεύτε σήμερον πιστοί, εν Σκιαδίου τη περιβλέπτω Μονή, μετ  εὐφροσύνης δράμωμεν· εν ταύτη γαρ η της Θεομήτορος Εικών, ως εν θρόνω αγίω ενιδρυμένη, πεποικιλμένη</w:t>
      </w:r>
      <w:r>
        <w:rPr>
          <w:rFonts w:ascii="Palatino Linotype" w:hAnsi="Palatino Linotype"/>
        </w:rPr>
        <w:t xml:space="preserve"> </w:t>
      </w:r>
      <w:r w:rsidRPr="00C44F8C">
        <w:rPr>
          <w:rFonts w:ascii="Palatino Linotype" w:hAnsi="Palatino Linotype"/>
        </w:rPr>
        <w:t>τοις πάσι καθοράται, τη αίγλη της εν αυτή ενοικούσης, πλουσίας της Μητρός ημών χάριτος· και ταύτη ευσεβώς την τιμήν, ως ο ουρανοφάντωρ έφη Βασίλειος, μετά</w:t>
      </w:r>
      <w:r>
        <w:rPr>
          <w:rFonts w:ascii="Palatino Linotype" w:hAnsi="Palatino Linotype"/>
        </w:rPr>
        <w:t xml:space="preserve"> </w:t>
      </w:r>
      <w:r w:rsidRPr="00C44F8C">
        <w:rPr>
          <w:rFonts w:ascii="Palatino Linotype" w:hAnsi="Palatino Linotype"/>
        </w:rPr>
        <w:t>δέους απονέμοντες, ως εξ ενός στόματος είπωμεν· Χαίρε Κεχαριτωμένη Σκιαδενή, η τη αγία γεννήσει σου, χαράς την οικουμένην πληρώσασα, και ημίν ως αγαθή</w:t>
      </w:r>
      <w:r>
        <w:rPr>
          <w:rFonts w:ascii="Palatino Linotype" w:hAnsi="Palatino Linotype"/>
        </w:rPr>
        <w:t xml:space="preserve"> </w:t>
      </w:r>
      <w:r w:rsidRPr="00C44F8C">
        <w:rPr>
          <w:rFonts w:ascii="Palatino Linotype" w:hAnsi="Palatino Linotype"/>
        </w:rPr>
        <w:t>αιτουμένη, ιλασμόν αμαρτιών και μέγα έλεος.</w:t>
      </w:r>
    </w:p>
    <w:p w:rsidR="00EF2595" w:rsidRPr="00507716" w:rsidRDefault="00EF2595" w:rsidP="00507716">
      <w:pPr>
        <w:spacing w:line="360" w:lineRule="auto"/>
        <w:jc w:val="center"/>
        <w:rPr>
          <w:rFonts w:ascii="Palatino Linotype" w:hAnsi="Palatino Linotype"/>
          <w:b/>
        </w:rPr>
      </w:pPr>
      <w:r w:rsidRPr="00507716">
        <w:rPr>
          <w:rFonts w:ascii="Palatino Linotype" w:hAnsi="Palatino Linotype"/>
          <w:b/>
        </w:rPr>
        <w:t>ΕΙΣ ΤΟΝ ΣΤΙΧΟΝ, Στιχηρά Ιδιόμελα. Ήχος δ</w:t>
      </w:r>
      <w:r>
        <w:rPr>
          <w:rFonts w:ascii="Palatino Linotype" w:hAnsi="Palatino Linotype"/>
          <w:b/>
        </w:rPr>
        <w:t>’</w:t>
      </w:r>
      <w:r w:rsidRPr="00507716">
        <w:rPr>
          <w:rFonts w:ascii="Palatino Linotype" w:hAnsi="Palatino Linotype"/>
          <w:b/>
        </w:rPr>
        <w:t xml:space="preserve"> .</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Η παγκόσμιος χαρά, εκ των Δικαίων ανέτειλεν ημίν, εξ Ιωακείμ και της Άννης, η Πανύμνητος Παρθένος· ήτις δι  ὑπερβολὴν αγαθότητος, ναός Θεού έμψυχος γίνεται,</w:t>
      </w:r>
      <w:r>
        <w:rPr>
          <w:rFonts w:ascii="Palatino Linotype" w:hAnsi="Palatino Linotype"/>
        </w:rPr>
        <w:t xml:space="preserve"> </w:t>
      </w:r>
      <w:r w:rsidRPr="00C44F8C">
        <w:rPr>
          <w:rFonts w:ascii="Palatino Linotype" w:hAnsi="Palatino Linotype"/>
        </w:rPr>
        <w:t>και μόνη κατ  ἀλήθειαν, Θεοτόκος γνωρίζεται. Αυτής ταις ικεσίαις, Χριστέ ο Θεός, τω κόσμω την ειρήνην κατάπεμψον, και ταις ψυχαίς ημών το μέγα έλεος.</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Στιχ. Άκουσον, Θύγατερ, και ίδε, και κλίνον το ους σου, και επιλάθου του λαού σου, και του οίκου του πατρός σου, και επιθυμήσει ο βασιλεύς του κάλλους</w:t>
      </w:r>
      <w:r>
        <w:rPr>
          <w:rFonts w:ascii="Palatino Linotype" w:hAnsi="Palatino Linotype"/>
        </w:rPr>
        <w:t xml:space="preserve"> </w:t>
      </w:r>
      <w:r w:rsidRPr="00C44F8C">
        <w:rPr>
          <w:rFonts w:ascii="Palatino Linotype" w:hAnsi="Palatino Linotype"/>
        </w:rPr>
        <w:t>σου.</w:t>
      </w:r>
      <w:r>
        <w:rPr>
          <w:rFonts w:ascii="Palatino Linotype" w:hAnsi="Palatino Linotype"/>
        </w:rPr>
        <w:t xml:space="preserve"> </w:t>
      </w:r>
      <w:r w:rsidRPr="00C44F8C">
        <w:rPr>
          <w:rFonts w:ascii="Palatino Linotype" w:hAnsi="Palatino Linotype"/>
        </w:rPr>
        <w:t xml:space="preserve">Δι  </w:t>
      </w:r>
      <w:r>
        <w:rPr>
          <w:rFonts w:ascii="Palatino Linotype" w:hAnsi="Palatino Linotype"/>
        </w:rPr>
        <w:t>Α</w:t>
      </w:r>
      <w:r w:rsidRPr="00C44F8C">
        <w:rPr>
          <w:rFonts w:ascii="Palatino Linotype" w:hAnsi="Palatino Linotype"/>
        </w:rPr>
        <w:t>γγέλου προρρήσεως, γόνος πάνσεπτος, εξ Ιωακείμ και της Άννης των Δικαίων, σήμερον προήλθες Παρθένε, ουρανός και θρόνος Θεού, και δοχείον καθαρότητος,</w:t>
      </w:r>
      <w:r>
        <w:rPr>
          <w:rFonts w:ascii="Palatino Linotype" w:hAnsi="Palatino Linotype"/>
        </w:rPr>
        <w:t xml:space="preserve"> </w:t>
      </w:r>
      <w:r w:rsidRPr="00C44F8C">
        <w:rPr>
          <w:rFonts w:ascii="Palatino Linotype" w:hAnsi="Palatino Linotype"/>
        </w:rPr>
        <w:t>την χαράν προμηνύουσα παντί τω κόσμω, της ζωής ημών πρόξενε· κατάρας αναίρεσις, ευλογίας η αντίδοσις. Διο εν τη γεννήσει σου Κόρη θεόκλητε, την ειρήνην</w:t>
      </w:r>
      <w:r>
        <w:rPr>
          <w:rFonts w:ascii="Palatino Linotype" w:hAnsi="Palatino Linotype"/>
        </w:rPr>
        <w:t xml:space="preserve"> </w:t>
      </w:r>
      <w:r w:rsidRPr="00C44F8C">
        <w:rPr>
          <w:rFonts w:ascii="Palatino Linotype" w:hAnsi="Palatino Linotype"/>
        </w:rPr>
        <w:t>αίτησαι, και ταις ψυχαίς ημών το μέγα έλεος.</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Στιχ. Το πρόσωπόν σου λιτανεύσουσιν οι πλούσιοι του λαού.</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Θεοτόκε Αειπάρθενε, της υπέρ λόγον και έννοιαν δόξης σου, ταις θείαις επισκιαζομένη εκφάνσεσιν, η σεβασμία Εικών σου, της μητρικής σου ευσπλαχνίας τα δωρήματα,</w:t>
      </w:r>
      <w:r>
        <w:rPr>
          <w:rFonts w:ascii="Palatino Linotype" w:hAnsi="Palatino Linotype"/>
        </w:rPr>
        <w:t xml:space="preserve"> </w:t>
      </w:r>
      <w:r w:rsidRPr="00C44F8C">
        <w:rPr>
          <w:rFonts w:ascii="Palatino Linotype" w:hAnsi="Palatino Linotype"/>
        </w:rPr>
        <w:t>και τον πλούτον των μητρικών οικτιρμών σου, διανέμει τοις ευλαβώς προσπελάζουσιν. Όθεν ταύτην σήμερον τιμώντες, του Αρχαγγέλου σοι τον ασπασμόν, συμφώνως</w:t>
      </w:r>
      <w:r>
        <w:rPr>
          <w:rFonts w:ascii="Palatino Linotype" w:hAnsi="Palatino Linotype"/>
        </w:rPr>
        <w:t xml:space="preserve"> </w:t>
      </w:r>
      <w:r w:rsidRPr="00C44F8C">
        <w:rPr>
          <w:rFonts w:ascii="Palatino Linotype" w:hAnsi="Palatino Linotype"/>
        </w:rPr>
        <w:t>μελωδούμεν και λέγομεν· Χαίρε Κεχαριτωμένη Παρθένε, Σκιαδενή Υπερύμνητε, ο Κύριος μετά σου, ο εκ σου ενανθρωπήσας Θεός, ο παρέχων δια σου, τοις πιστοίς</w:t>
      </w:r>
      <w:r>
        <w:rPr>
          <w:rFonts w:ascii="Palatino Linotype" w:hAnsi="Palatino Linotype"/>
        </w:rPr>
        <w:t xml:space="preserve"> </w:t>
      </w:r>
      <w:r w:rsidRPr="00C44F8C">
        <w:rPr>
          <w:rFonts w:ascii="Palatino Linotype" w:hAnsi="Palatino Linotype"/>
        </w:rPr>
        <w:t>το μέγα έλεος.</w:t>
      </w:r>
    </w:p>
    <w:p w:rsidR="00EF2595" w:rsidRPr="00507716" w:rsidRDefault="00EF2595" w:rsidP="00507716">
      <w:pPr>
        <w:spacing w:line="360" w:lineRule="auto"/>
        <w:jc w:val="center"/>
        <w:rPr>
          <w:rFonts w:ascii="Palatino Linotype" w:hAnsi="Palatino Linotype"/>
          <w:b/>
        </w:rPr>
      </w:pPr>
      <w:r w:rsidRPr="00507716">
        <w:rPr>
          <w:rFonts w:ascii="Palatino Linotype" w:hAnsi="Palatino Linotype"/>
          <w:b/>
        </w:rPr>
        <w:t>Δόξα. Ήχος πλ. δ</w:t>
      </w:r>
      <w:r>
        <w:rPr>
          <w:rFonts w:ascii="Palatino Linotype" w:hAnsi="Palatino Linotype"/>
          <w:b/>
        </w:rPr>
        <w:t>’</w:t>
      </w:r>
      <w:r w:rsidRPr="00507716">
        <w:rPr>
          <w:rFonts w:ascii="Palatino Linotype" w:hAnsi="Palatino Linotype"/>
          <w:b/>
        </w:rPr>
        <w:t xml:space="preserve"> . Σεργίου Αγιοπολίτου.</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Δεύτε άπαντες πιστοί, προς την Παρθένον δράμωμεν· ιδού γαρ γεννάται, η προ γαστρός προορισθείσα του Θεού ημών Μήτηρ, το της παρθενίας κειμήλιον, η του</w:t>
      </w:r>
      <w:r>
        <w:rPr>
          <w:rFonts w:ascii="Palatino Linotype" w:hAnsi="Palatino Linotype"/>
        </w:rPr>
        <w:t xml:space="preserve"> </w:t>
      </w:r>
      <w:r w:rsidRPr="00C44F8C">
        <w:rPr>
          <w:rFonts w:ascii="Palatino Linotype" w:hAnsi="Palatino Linotype"/>
        </w:rPr>
        <w:t>Ααρών βλαστήσασα ράβδος εκ της ρίζης του Ιεσσαί, των Προφητών το κήρυγμα, και των Δικαίων, Ιωακείμ και Άννης το βλάστημα. Γεννάται τοίνυν, και ο κόσμος</w:t>
      </w:r>
      <w:r>
        <w:rPr>
          <w:rFonts w:ascii="Palatino Linotype" w:hAnsi="Palatino Linotype"/>
        </w:rPr>
        <w:t xml:space="preserve"> </w:t>
      </w:r>
      <w:r w:rsidRPr="00C44F8C">
        <w:rPr>
          <w:rFonts w:ascii="Palatino Linotype" w:hAnsi="Palatino Linotype"/>
        </w:rPr>
        <w:t>συν αυτή ανακαινίζεται. Τίκτεται και η Εκκλησία την εαυτής ευπρέπειαν καταστολίζεται. Ο ναός ο άγιος, το της Θεότητος δοχείον, το παρθενικόν όργανον, ο</w:t>
      </w:r>
      <w:r>
        <w:rPr>
          <w:rFonts w:ascii="Palatino Linotype" w:hAnsi="Palatino Linotype"/>
        </w:rPr>
        <w:t xml:space="preserve"> </w:t>
      </w:r>
      <w:r w:rsidRPr="00C44F8C">
        <w:rPr>
          <w:rFonts w:ascii="Palatino Linotype" w:hAnsi="Palatino Linotype"/>
        </w:rPr>
        <w:t>βασιλικός θάλαμος, εν ω το παράδοξον της απορρήτου ενώσεως, των συνελθουσών επί Χριστού φύσεων, ετελεσιουργήθη μυστήριον· ον προσκυνούντες ανυμνούμεν,</w:t>
      </w:r>
      <w:r>
        <w:rPr>
          <w:rFonts w:ascii="Palatino Linotype" w:hAnsi="Palatino Linotype"/>
        </w:rPr>
        <w:t xml:space="preserve"> </w:t>
      </w:r>
      <w:r w:rsidRPr="00C44F8C">
        <w:rPr>
          <w:rFonts w:ascii="Palatino Linotype" w:hAnsi="Palatino Linotype"/>
        </w:rPr>
        <w:t>την της Παρθένου πανάμωμον γέννησιν.</w:t>
      </w:r>
    </w:p>
    <w:p w:rsidR="00EF2595" w:rsidRPr="00507716" w:rsidRDefault="00EF2595" w:rsidP="00507716">
      <w:pPr>
        <w:spacing w:line="360" w:lineRule="auto"/>
        <w:jc w:val="center"/>
        <w:rPr>
          <w:rFonts w:ascii="Palatino Linotype" w:hAnsi="Palatino Linotype"/>
          <w:b/>
        </w:rPr>
      </w:pPr>
      <w:r w:rsidRPr="00507716">
        <w:rPr>
          <w:rFonts w:ascii="Palatino Linotype" w:hAnsi="Palatino Linotype"/>
          <w:b/>
        </w:rPr>
        <w:t>Και νυν. Της Αγίας Εικόνος. Ο αυτός.</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Δεύτε σήμερον πιστοί, της Θεοτόκου την πανένδοξον γέννησιν, εν αγαλλιάσει εορτάσωμεν· σήμερον γαρ γεννάται, εξ Ιωακείμ και της Άννης των Δικαίων, η τροφός</w:t>
      </w:r>
      <w:r>
        <w:rPr>
          <w:rFonts w:ascii="Palatino Linotype" w:hAnsi="Palatino Linotype"/>
        </w:rPr>
        <w:t xml:space="preserve"> </w:t>
      </w:r>
      <w:r w:rsidRPr="00C44F8C">
        <w:rPr>
          <w:rFonts w:ascii="Palatino Linotype" w:hAnsi="Palatino Linotype"/>
        </w:rPr>
        <w:t>της ζωής ημών, η δια σπλάγχνα οικτιρμών, την πάντιμον αυτής Εικόνα, τοις θαύμασι μεγαλύνασα, και κιβωτόν αγιάσματος, ταύτην τη Ρόδω αναδείξασα. Διο και</w:t>
      </w:r>
      <w:r>
        <w:rPr>
          <w:rFonts w:ascii="Palatino Linotype" w:hAnsi="Palatino Linotype"/>
        </w:rPr>
        <w:t xml:space="preserve"> </w:t>
      </w:r>
      <w:r w:rsidRPr="00C44F8C">
        <w:rPr>
          <w:rFonts w:ascii="Palatino Linotype" w:hAnsi="Palatino Linotype"/>
        </w:rPr>
        <w:t>προς αυτήν, ευλαβώς εκβοήσωμεν· Μήτερ Πανάχραντε Σκιαδενή, την βοήθειάν σου δίδου ημίν, και πρέσβευε υπέρ των ψυχών ημών.</w:t>
      </w:r>
    </w:p>
    <w:p w:rsidR="00EF2595" w:rsidRPr="00507716" w:rsidRDefault="00EF2595" w:rsidP="00507716">
      <w:pPr>
        <w:spacing w:line="360" w:lineRule="auto"/>
        <w:jc w:val="both"/>
        <w:rPr>
          <w:rFonts w:ascii="Palatino Linotype" w:hAnsi="Palatino Linotype"/>
        </w:rPr>
      </w:pPr>
      <w:r w:rsidRPr="00507716">
        <w:rPr>
          <w:rFonts w:ascii="Palatino Linotype" w:hAnsi="Palatino Linotype"/>
        </w:rPr>
        <w:t>Νυν απολύεις, το Τρισάγιον.</w:t>
      </w:r>
    </w:p>
    <w:p w:rsidR="00EF2595" w:rsidRPr="00507716" w:rsidRDefault="00EF2595" w:rsidP="00507716">
      <w:pPr>
        <w:spacing w:line="360" w:lineRule="auto"/>
        <w:jc w:val="center"/>
        <w:rPr>
          <w:rFonts w:ascii="Palatino Linotype" w:hAnsi="Palatino Linotype"/>
          <w:b/>
        </w:rPr>
      </w:pPr>
      <w:r w:rsidRPr="00507716">
        <w:rPr>
          <w:rFonts w:ascii="Palatino Linotype" w:hAnsi="Palatino Linotype"/>
          <w:b/>
        </w:rPr>
        <w:t>Απολυτίκια. Της Εορτής. Ήχος δ</w:t>
      </w:r>
      <w:r>
        <w:rPr>
          <w:rFonts w:ascii="Palatino Linotype" w:hAnsi="Palatino Linotype"/>
          <w:b/>
        </w:rPr>
        <w:t>’</w:t>
      </w:r>
      <w:r w:rsidRPr="00507716">
        <w:rPr>
          <w:rFonts w:ascii="Palatino Linotype" w:hAnsi="Palatino Linotype"/>
          <w:b/>
        </w:rPr>
        <w:t xml:space="preserve"> .</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Η γέννησίς σου Θεοτόκε, χαράν εμήνυσε πάση τη οικουμένη· εκ σου γαρ ανέτειλεν ο Ήλιος της δικαιοσύνης, Χριστός ο Θεός ημών· και λύσας την κατάραν, έδωκε</w:t>
      </w:r>
      <w:r>
        <w:rPr>
          <w:rFonts w:ascii="Palatino Linotype" w:hAnsi="Palatino Linotype"/>
        </w:rPr>
        <w:t xml:space="preserve"> </w:t>
      </w:r>
      <w:r w:rsidRPr="00C44F8C">
        <w:rPr>
          <w:rFonts w:ascii="Palatino Linotype" w:hAnsi="Palatino Linotype"/>
        </w:rPr>
        <w:t>την ευλογίαν· και καταργήσας τον θάνατον, εδωρήσατο ημίν ζωήν την αιώνιον.</w:t>
      </w:r>
    </w:p>
    <w:p w:rsidR="00EF2595" w:rsidRPr="00507716" w:rsidRDefault="00EF2595" w:rsidP="00507716">
      <w:pPr>
        <w:spacing w:line="360" w:lineRule="auto"/>
        <w:jc w:val="center"/>
        <w:rPr>
          <w:rFonts w:ascii="Palatino Linotype" w:hAnsi="Palatino Linotype"/>
          <w:b/>
        </w:rPr>
      </w:pPr>
      <w:r w:rsidRPr="00507716">
        <w:rPr>
          <w:rFonts w:ascii="Palatino Linotype" w:hAnsi="Palatino Linotype"/>
          <w:b/>
        </w:rPr>
        <w:t>Της Αγίας Εικόνος. Ο αυτός. Ταχύ προκατάλαβε.</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Εικών σου η πάντιμος, Μήτερ Αγνή Σκιαδενή, τη θεία σου χάριτι, αρδευομένη αεί, πηγή ως ακένωτος, βλύζει των δωρεών σου, τα σωτήρια ρείθρα, πάσι τοις προσιούσι,</w:t>
      </w:r>
      <w:r>
        <w:rPr>
          <w:rFonts w:ascii="Palatino Linotype" w:hAnsi="Palatino Linotype"/>
        </w:rPr>
        <w:t xml:space="preserve"> </w:t>
      </w:r>
      <w:r w:rsidRPr="00C44F8C">
        <w:rPr>
          <w:rFonts w:ascii="Palatino Linotype" w:hAnsi="Palatino Linotype"/>
        </w:rPr>
        <w:t>και πιστώς εκβοώσι· Χαίρε Κεχαριτωμένη, ο Κύριος μετά σου.</w:t>
      </w:r>
    </w:p>
    <w:p w:rsidR="00EF2595" w:rsidRPr="00507716" w:rsidRDefault="00EF2595" w:rsidP="00507716">
      <w:pPr>
        <w:spacing w:line="360" w:lineRule="auto"/>
        <w:jc w:val="center"/>
        <w:rPr>
          <w:rFonts w:ascii="Palatino Linotype" w:hAnsi="Palatino Linotype"/>
          <w:b/>
        </w:rPr>
      </w:pPr>
      <w:r w:rsidRPr="00507716">
        <w:rPr>
          <w:rFonts w:ascii="Palatino Linotype" w:hAnsi="Palatino Linotype"/>
          <w:b/>
        </w:rPr>
        <w:t>Πάλιν το της Εορτής και Απόλυσις.</w:t>
      </w:r>
    </w:p>
    <w:p w:rsidR="00EF2595" w:rsidRPr="00507716" w:rsidRDefault="00EF2595" w:rsidP="00507716">
      <w:pPr>
        <w:spacing w:line="360" w:lineRule="auto"/>
        <w:jc w:val="center"/>
        <w:rPr>
          <w:rFonts w:ascii="Palatino Linotype" w:hAnsi="Palatino Linotype"/>
          <w:b/>
        </w:rPr>
      </w:pPr>
      <w:r w:rsidRPr="00507716">
        <w:rPr>
          <w:rFonts w:ascii="Palatino Linotype" w:hAnsi="Palatino Linotype"/>
          <w:b/>
        </w:rPr>
        <w:t>ΕΙΣ ΤΟΝ ΟΡΘΡΟΝ</w:t>
      </w:r>
    </w:p>
    <w:p w:rsidR="00EF2595" w:rsidRPr="00507716" w:rsidRDefault="00EF2595" w:rsidP="00507716">
      <w:pPr>
        <w:spacing w:line="360" w:lineRule="auto"/>
        <w:jc w:val="center"/>
        <w:rPr>
          <w:rFonts w:ascii="Palatino Linotype" w:hAnsi="Palatino Linotype"/>
          <w:b/>
        </w:rPr>
      </w:pPr>
      <w:r w:rsidRPr="00507716">
        <w:rPr>
          <w:rFonts w:ascii="Palatino Linotype" w:hAnsi="Palatino Linotype"/>
          <w:b/>
        </w:rPr>
        <w:t>Μετά την α  Στιχολογίαν, Κάθισμα. Ήχος δ</w:t>
      </w:r>
      <w:r>
        <w:rPr>
          <w:rFonts w:ascii="Palatino Linotype" w:hAnsi="Palatino Linotype"/>
          <w:b/>
        </w:rPr>
        <w:t>’</w:t>
      </w:r>
      <w:r w:rsidRPr="00507716">
        <w:rPr>
          <w:rFonts w:ascii="Palatino Linotype" w:hAnsi="Palatino Linotype"/>
          <w:b/>
        </w:rPr>
        <w:t xml:space="preserve"> . Κατεπλάγη Ιωσήφ.</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Αναβόησον Δαυίδ, τι ώμοσέ σοι ο Θεός;  Α μοι ώμοσε φησί, και εκπεπλήρωκεν ιδού, εκ του καρπού της κοιλίας μου δους την Παρθένον· εξ ης ο πλαστουργός, Χριστός</w:t>
      </w:r>
      <w:r>
        <w:rPr>
          <w:rFonts w:ascii="Palatino Linotype" w:hAnsi="Palatino Linotype"/>
        </w:rPr>
        <w:t xml:space="preserve"> </w:t>
      </w:r>
      <w:r w:rsidRPr="00C44F8C">
        <w:rPr>
          <w:rFonts w:ascii="Palatino Linotype" w:hAnsi="Palatino Linotype"/>
        </w:rPr>
        <w:t>ο νέος Αδάμ, ετέχθη Βασιλεύς επί του θρόνου μου· και βασιλεύει σήμερον, ο έχων την βασιλείαν ασάλευτον· Η στείρα τίκτει, την Θεοτόκον, και τροφόν της ζωής</w:t>
      </w:r>
      <w:r>
        <w:rPr>
          <w:rFonts w:ascii="Palatino Linotype" w:hAnsi="Palatino Linotype"/>
        </w:rPr>
        <w:t xml:space="preserve"> </w:t>
      </w:r>
      <w:r w:rsidRPr="00C44F8C">
        <w:rPr>
          <w:rFonts w:ascii="Palatino Linotype" w:hAnsi="Palatino Linotype"/>
        </w:rPr>
        <w:t>ημών.</w:t>
      </w:r>
    </w:p>
    <w:p w:rsidR="00EF2595" w:rsidRPr="00507716" w:rsidRDefault="00EF2595" w:rsidP="00507716">
      <w:pPr>
        <w:spacing w:line="360" w:lineRule="auto"/>
        <w:jc w:val="center"/>
        <w:rPr>
          <w:rFonts w:ascii="Palatino Linotype" w:hAnsi="Palatino Linotype"/>
          <w:b/>
        </w:rPr>
      </w:pPr>
      <w:r w:rsidRPr="00507716">
        <w:rPr>
          <w:rFonts w:ascii="Palatino Linotype" w:hAnsi="Palatino Linotype"/>
          <w:b/>
        </w:rPr>
        <w:t>Δόξα. Και νυν. Όμοιον.</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Δεύτε σήμερον πιστοί, του Σκιαδίου εν Μονή, προσελθόντες ευλαβώς, της Θεοτόκου Μαριάμ, εν κατανύξει προσπέσωμεν τη Εικόνι· ταύτην γαρ σεπτόν, ιλαστήριον,</w:t>
      </w:r>
      <w:r>
        <w:rPr>
          <w:rFonts w:ascii="Palatino Linotype" w:hAnsi="Palatino Linotype"/>
        </w:rPr>
        <w:t xml:space="preserve"> </w:t>
      </w:r>
      <w:r w:rsidRPr="00C44F8C">
        <w:rPr>
          <w:rFonts w:ascii="Palatino Linotype" w:hAnsi="Palatino Linotype"/>
        </w:rPr>
        <w:t>και αγιασμού, σκεύος έχομεν, και μυστικήν της χάριτος λυχνίαν, πάντας φωτίζουσαν ψάλλοντας· Χαίρε Παρθένε, Αγνή Μαρία, Ορθοδόξων η σκέπη.</w:t>
      </w:r>
    </w:p>
    <w:p w:rsidR="00EF2595" w:rsidRPr="00507716" w:rsidRDefault="00EF2595" w:rsidP="00507716">
      <w:pPr>
        <w:spacing w:line="360" w:lineRule="auto"/>
        <w:jc w:val="center"/>
        <w:rPr>
          <w:rFonts w:ascii="Palatino Linotype" w:hAnsi="Palatino Linotype"/>
          <w:b/>
        </w:rPr>
      </w:pPr>
      <w:r w:rsidRPr="00507716">
        <w:rPr>
          <w:rFonts w:ascii="Palatino Linotype" w:hAnsi="Palatino Linotype"/>
          <w:b/>
        </w:rPr>
        <w:t>Μετά την β</w:t>
      </w:r>
      <w:r>
        <w:rPr>
          <w:rFonts w:ascii="Palatino Linotype" w:hAnsi="Palatino Linotype"/>
          <w:b/>
        </w:rPr>
        <w:t>’</w:t>
      </w:r>
      <w:r w:rsidRPr="00507716">
        <w:rPr>
          <w:rFonts w:ascii="Palatino Linotype" w:hAnsi="Palatino Linotype"/>
          <w:b/>
        </w:rPr>
        <w:t xml:space="preserve">  Στιχολογίαν, Κάθισμα. Ήχος δ</w:t>
      </w:r>
      <w:r>
        <w:rPr>
          <w:rFonts w:ascii="Palatino Linotype" w:hAnsi="Palatino Linotype"/>
          <w:b/>
        </w:rPr>
        <w:t>’</w:t>
      </w:r>
      <w:r w:rsidRPr="00507716">
        <w:rPr>
          <w:rFonts w:ascii="Palatino Linotype" w:hAnsi="Palatino Linotype"/>
          <w:b/>
        </w:rPr>
        <w:t xml:space="preserve"> . Κατεπλάγη Ιωσήφ.</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Εκ της ρίζης Ιεσσαί, και εξ οσφύος του Δαυίδ, η θεόπαις Μαριάμ, τίκτεται σήμερον ημίν, και νεουργείται η σύμπασα και θεουργείται. Συγχάρητε ομού, ο ουρανός</w:t>
      </w:r>
      <w:r>
        <w:rPr>
          <w:rFonts w:ascii="Palatino Linotype" w:hAnsi="Palatino Linotype"/>
        </w:rPr>
        <w:t xml:space="preserve"> </w:t>
      </w:r>
      <w:r w:rsidRPr="00C44F8C">
        <w:rPr>
          <w:rFonts w:ascii="Palatino Linotype" w:hAnsi="Palatino Linotype"/>
        </w:rPr>
        <w:t>και η γη· αινέσατε αυτήν, αι πατριαί των εθνών. Ιωακείμ ευφραίνεται, και Άννα πανηγυρίζει κραυγάζουσα· Η στείρα τίκτει, την Θεοτόκον, και τροφόν της ζωής</w:t>
      </w:r>
      <w:r>
        <w:rPr>
          <w:rFonts w:ascii="Palatino Linotype" w:hAnsi="Palatino Linotype"/>
        </w:rPr>
        <w:t xml:space="preserve"> </w:t>
      </w:r>
      <w:r w:rsidRPr="00C44F8C">
        <w:rPr>
          <w:rFonts w:ascii="Palatino Linotype" w:hAnsi="Palatino Linotype"/>
        </w:rPr>
        <w:t>ημών.</w:t>
      </w:r>
    </w:p>
    <w:p w:rsidR="00EF2595" w:rsidRPr="00507716" w:rsidRDefault="00EF2595" w:rsidP="00507716">
      <w:pPr>
        <w:spacing w:line="360" w:lineRule="auto"/>
        <w:jc w:val="center"/>
        <w:rPr>
          <w:rFonts w:ascii="Palatino Linotype" w:hAnsi="Palatino Linotype"/>
          <w:b/>
        </w:rPr>
      </w:pPr>
      <w:r w:rsidRPr="00507716">
        <w:rPr>
          <w:rFonts w:ascii="Palatino Linotype" w:hAnsi="Palatino Linotype"/>
          <w:b/>
        </w:rPr>
        <w:t>Δόξα. Και νυν. Όμοιον.</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Σκιαδίου η Μονή, οία παράδεισος τερπνός, καθοράται αληθώς, ως ξύλον έχουσα ζωής, την σεβασμίαν Εικόνα σου Θεοτόκε· όθεν εν αυτή, καταφεύγοντες, Μήτερ Σκιαδενή,</w:t>
      </w:r>
      <w:r>
        <w:rPr>
          <w:rFonts w:ascii="Palatino Linotype" w:hAnsi="Palatino Linotype"/>
        </w:rPr>
        <w:t xml:space="preserve"> </w:t>
      </w:r>
      <w:r w:rsidRPr="00C44F8C">
        <w:rPr>
          <w:rFonts w:ascii="Palatino Linotype" w:hAnsi="Palatino Linotype"/>
        </w:rPr>
        <w:t>της γλυκύτητος, των μυστικών καρπών της χάριτός σου, οι ευσεβείς απολαύωμεν, χαίρε βοώντες, Αγνή Παρθένε, προστασία του κόσμου.</w:t>
      </w:r>
    </w:p>
    <w:p w:rsidR="00EF2595" w:rsidRPr="00507716" w:rsidRDefault="00EF2595" w:rsidP="00507716">
      <w:pPr>
        <w:spacing w:line="360" w:lineRule="auto"/>
        <w:jc w:val="center"/>
        <w:rPr>
          <w:rFonts w:ascii="Palatino Linotype" w:hAnsi="Palatino Linotype"/>
          <w:b/>
        </w:rPr>
      </w:pPr>
      <w:r w:rsidRPr="00507716">
        <w:rPr>
          <w:rFonts w:ascii="Palatino Linotype" w:hAnsi="Palatino Linotype"/>
          <w:b/>
        </w:rPr>
        <w:t>Μετά τον Πολυέλεον, Κάθισμα. Ήχος πλ. δ</w:t>
      </w:r>
      <w:r>
        <w:rPr>
          <w:rFonts w:ascii="Palatino Linotype" w:hAnsi="Palatino Linotype"/>
          <w:b/>
        </w:rPr>
        <w:t>’</w:t>
      </w:r>
      <w:r w:rsidRPr="00507716">
        <w:rPr>
          <w:rFonts w:ascii="Palatino Linotype" w:hAnsi="Palatino Linotype"/>
          <w:b/>
        </w:rPr>
        <w:t xml:space="preserve"> . Το προσταχθέν μυστικώς.</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Αγαλλιάσθω ουρανός, γη ευφραινέσθω· ο του Θεού γαρ ουρανός, εν γη ετέχθη, η Θεόνυμφος αύτη εξ επαγγελίας. Η στείρα βρέφος θηλάζει την Μαριάμ· και χαίρει</w:t>
      </w:r>
      <w:r>
        <w:rPr>
          <w:rFonts w:ascii="Palatino Linotype" w:hAnsi="Palatino Linotype"/>
        </w:rPr>
        <w:t xml:space="preserve"> </w:t>
      </w:r>
      <w:r w:rsidRPr="00C44F8C">
        <w:rPr>
          <w:rFonts w:ascii="Palatino Linotype" w:hAnsi="Palatino Linotype"/>
        </w:rPr>
        <w:t>επί τω τόκω Ιωακείμ, ράβδος λέγων ετέχθη μοι, εξ ης το άνθος Χριστός, εβλάστησεν εκ ρίζης Δαυίδ. Όντως θαύμα παράδοξον!</w:t>
      </w:r>
    </w:p>
    <w:p w:rsidR="00EF2595" w:rsidRPr="00507716" w:rsidRDefault="00EF2595" w:rsidP="00507716">
      <w:pPr>
        <w:spacing w:line="360" w:lineRule="auto"/>
        <w:jc w:val="center"/>
        <w:rPr>
          <w:rFonts w:ascii="Palatino Linotype" w:hAnsi="Palatino Linotype"/>
          <w:b/>
        </w:rPr>
      </w:pPr>
      <w:r w:rsidRPr="00507716">
        <w:rPr>
          <w:rFonts w:ascii="Palatino Linotype" w:hAnsi="Palatino Linotype"/>
          <w:b/>
        </w:rPr>
        <w:t>Δόξα. Και νυν. Όμοιον.</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Η παναγία σου Εικών, θαυμαστωθείσα, επισκιάσει Σκιαδενή, της χάριτος σου, αναδέδεικται σκεύος των δωρεών σου· διο σε υμνολογούμεν από ψυχής, Ναώ σου συναθροισθέντες</w:t>
      </w:r>
      <w:r>
        <w:rPr>
          <w:rFonts w:ascii="Palatino Linotype" w:hAnsi="Palatino Linotype"/>
        </w:rPr>
        <w:t xml:space="preserve"> </w:t>
      </w:r>
      <w:r w:rsidRPr="00C44F8C">
        <w:rPr>
          <w:rFonts w:ascii="Palatino Linotype" w:hAnsi="Palatino Linotype"/>
        </w:rPr>
        <w:t>εν τω σεπτώ, και εκ πόθου βοώμέν σοι· Παρθένε Μήτερ ημάς, εκ θλίψεων διάσωζε, πειρασμών και κακώσεων.</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Οι Αναβαθμοί, ήτοι το α</w:t>
      </w:r>
      <w:r>
        <w:rPr>
          <w:rFonts w:ascii="Palatino Linotype" w:hAnsi="Palatino Linotype"/>
        </w:rPr>
        <w:t>’</w:t>
      </w:r>
      <w:r w:rsidRPr="00C44F8C">
        <w:rPr>
          <w:rFonts w:ascii="Palatino Linotype" w:hAnsi="Palatino Linotype"/>
        </w:rPr>
        <w:t xml:space="preserve">  </w:t>
      </w:r>
      <w:r>
        <w:rPr>
          <w:rFonts w:ascii="Palatino Linotype" w:hAnsi="Palatino Linotype"/>
        </w:rPr>
        <w:t>Α</w:t>
      </w:r>
      <w:r w:rsidRPr="00C44F8C">
        <w:rPr>
          <w:rFonts w:ascii="Palatino Linotype" w:hAnsi="Palatino Linotype"/>
        </w:rPr>
        <w:t>ντίφωνον των Αναβαθμών του δ</w:t>
      </w:r>
      <w:r>
        <w:rPr>
          <w:rFonts w:ascii="Palatino Linotype" w:hAnsi="Palatino Linotype"/>
        </w:rPr>
        <w:t>’</w:t>
      </w:r>
      <w:r w:rsidRPr="00C44F8C">
        <w:rPr>
          <w:rFonts w:ascii="Palatino Linotype" w:hAnsi="Palatino Linotype"/>
        </w:rPr>
        <w:t xml:space="preserve">  </w:t>
      </w:r>
      <w:r>
        <w:rPr>
          <w:rFonts w:ascii="Palatino Linotype" w:hAnsi="Palatino Linotype"/>
        </w:rPr>
        <w:t>ή</w:t>
      </w:r>
      <w:r w:rsidRPr="00C44F8C">
        <w:rPr>
          <w:rFonts w:ascii="Palatino Linotype" w:hAnsi="Palatino Linotype"/>
        </w:rPr>
        <w:t>χου.</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Προκείμενον: Μνησθήσομαι του ονόματός σου εν πάση γενεά και γενεά.</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 xml:space="preserve"> Στιχ. Εξηρεύξατο η καρδία μου λόγον αγαθόν.</w:t>
      </w:r>
    </w:p>
    <w:p w:rsidR="00EF2595" w:rsidRPr="00504434" w:rsidRDefault="00EF2595" w:rsidP="00504434">
      <w:pPr>
        <w:spacing w:line="360" w:lineRule="auto"/>
        <w:jc w:val="center"/>
        <w:rPr>
          <w:rFonts w:ascii="Palatino Linotype" w:hAnsi="Palatino Linotype"/>
          <w:b/>
        </w:rPr>
      </w:pPr>
      <w:r w:rsidRPr="00504434">
        <w:rPr>
          <w:rFonts w:ascii="Palatino Linotype" w:hAnsi="Palatino Linotype"/>
          <w:b/>
        </w:rPr>
        <w:t>Ευαγγέλιον, το της Εορτής.</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 xml:space="preserve">Ο Ν . </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 xml:space="preserve">Δόξα: Ταις της Θεοτόκου... </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Και νυν: Ταις της Θεοτόκου...</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Ιδιόμελον. Ήχος πλ. β</w:t>
      </w:r>
      <w:r>
        <w:rPr>
          <w:rFonts w:ascii="Palatino Linotype" w:hAnsi="Palatino Linotype"/>
        </w:rPr>
        <w:t>’</w:t>
      </w:r>
      <w:r w:rsidRPr="00C44F8C">
        <w:rPr>
          <w:rFonts w:ascii="Palatino Linotype" w:hAnsi="Palatino Linotype"/>
        </w:rPr>
        <w:t xml:space="preserve"> . Στιχ. Ελέησόν με, ο Θεός, κατά το μέγα έλεός σου και κατά το πλήθος των οικτιρμών σου εξάλειψον το ανόμημά μου.</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Σήμερον η στείρα Άννα, τίκτει Θεόπαιδα, την εκ πασών των γενεών προεκλεχθείσαν, εις κατοίκησιν τω Παμβασιλεί, και Κτίστη Χριστώ τω Θεώ, εις εκπλήρωσιν</w:t>
      </w:r>
      <w:r>
        <w:rPr>
          <w:rFonts w:ascii="Palatino Linotype" w:hAnsi="Palatino Linotype"/>
        </w:rPr>
        <w:t xml:space="preserve"> </w:t>
      </w:r>
      <w:r w:rsidRPr="00C44F8C">
        <w:rPr>
          <w:rFonts w:ascii="Palatino Linotype" w:hAnsi="Palatino Linotype"/>
        </w:rPr>
        <w:t>της θείας οικονομίας· δι  ἧς ανεπλάσθημεν οι γηγενείς, και ανεκαινίσθημεν εκ της φθοράς, προς ζωήν την άλληκτον.</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Είτα· οι Κανόνες της Εορτής, του κυρίου Ιωάννου μετά των Ειρμών εις στ</w:t>
      </w:r>
      <w:r>
        <w:rPr>
          <w:rFonts w:ascii="Palatino Linotype" w:hAnsi="Palatino Linotype"/>
        </w:rPr>
        <w:t>’</w:t>
      </w:r>
      <w:r w:rsidRPr="00C44F8C">
        <w:rPr>
          <w:rFonts w:ascii="Palatino Linotype" w:hAnsi="Palatino Linotype"/>
        </w:rPr>
        <w:t xml:space="preserve"> , του κυρίου Ανδρέου εις στ</w:t>
      </w:r>
      <w:r>
        <w:rPr>
          <w:rFonts w:ascii="Palatino Linotype" w:hAnsi="Palatino Linotype"/>
        </w:rPr>
        <w:t>’</w:t>
      </w:r>
      <w:r w:rsidRPr="00C44F8C">
        <w:rPr>
          <w:rFonts w:ascii="Palatino Linotype" w:hAnsi="Palatino Linotype"/>
        </w:rPr>
        <w:t xml:space="preserve"> , και της Αγίας Εικόνος εις δ</w:t>
      </w:r>
      <w:r>
        <w:rPr>
          <w:rFonts w:ascii="Palatino Linotype" w:hAnsi="Palatino Linotype"/>
        </w:rPr>
        <w:t>’</w:t>
      </w:r>
      <w:r w:rsidRPr="00C44F8C">
        <w:rPr>
          <w:rFonts w:ascii="Palatino Linotype" w:hAnsi="Palatino Linotype"/>
        </w:rPr>
        <w:t xml:space="preserve"> .</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Ο Κανών της Αγίας Εικόνος φέρων Ακροστιχίδα εν τω δ  Τροπαρίῳ εκάστης ωδής· Κυρίλλου.</w:t>
      </w:r>
    </w:p>
    <w:p w:rsidR="00EF2595" w:rsidRPr="00504434" w:rsidRDefault="00EF2595" w:rsidP="00504434">
      <w:pPr>
        <w:spacing w:line="360" w:lineRule="auto"/>
        <w:jc w:val="center"/>
        <w:rPr>
          <w:rFonts w:ascii="Palatino Linotype" w:hAnsi="Palatino Linotype"/>
          <w:b/>
        </w:rPr>
      </w:pPr>
      <w:r w:rsidRPr="00504434">
        <w:rPr>
          <w:rFonts w:ascii="Palatino Linotype" w:hAnsi="Palatino Linotype"/>
          <w:b/>
        </w:rPr>
        <w:t>Ωδή α</w:t>
      </w:r>
      <w:r>
        <w:rPr>
          <w:rFonts w:ascii="Palatino Linotype" w:hAnsi="Palatino Linotype"/>
          <w:b/>
        </w:rPr>
        <w:t>’</w:t>
      </w:r>
      <w:r w:rsidRPr="00504434">
        <w:rPr>
          <w:rFonts w:ascii="Palatino Linotype" w:hAnsi="Palatino Linotype"/>
          <w:b/>
        </w:rPr>
        <w:t xml:space="preserve"> . Ήχος πλ. δ</w:t>
      </w:r>
      <w:r>
        <w:rPr>
          <w:rFonts w:ascii="Palatino Linotype" w:hAnsi="Palatino Linotype"/>
          <w:b/>
        </w:rPr>
        <w:t>’</w:t>
      </w:r>
      <w:r w:rsidRPr="00504434">
        <w:rPr>
          <w:rFonts w:ascii="Palatino Linotype" w:hAnsi="Palatino Linotype"/>
          <w:b/>
        </w:rPr>
        <w:t xml:space="preserve"> . Αρματηλάτην Φαραώ.</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Η σωματώσασα Πατρός τον Άγιον, Λόγον Παρθένε Αγνή, τω εναγεί δίδου, λόγον μοι τοις χείλεσιν, ως αν αξίως μέλψω σου, την αγίαν Εικόνα, εξ ης θαυμάτων τα</w:t>
      </w:r>
      <w:r>
        <w:rPr>
          <w:rFonts w:ascii="Palatino Linotype" w:hAnsi="Palatino Linotype"/>
        </w:rPr>
        <w:t xml:space="preserve"> </w:t>
      </w:r>
      <w:r w:rsidRPr="00C44F8C">
        <w:rPr>
          <w:rFonts w:ascii="Palatino Linotype" w:hAnsi="Palatino Linotype"/>
        </w:rPr>
        <w:t>νάματα, βλύζεις Σκιαδενή υπέρ έννοιαν.</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Αγιασθείσα θαυμαστώς Θεόνυμφε, η ευαγής σου Εικών, τη επισκιάσει, της αγίας δόξης σου, των πίστει προσιόντων σοι, τας ψυχάς αγιάζει· διο υμνούμέν σου σήμερον,</w:t>
      </w:r>
      <w:r>
        <w:rPr>
          <w:rFonts w:ascii="Palatino Linotype" w:hAnsi="Palatino Linotype"/>
        </w:rPr>
        <w:t xml:space="preserve"> </w:t>
      </w:r>
      <w:r w:rsidRPr="00C44F8C">
        <w:rPr>
          <w:rFonts w:ascii="Palatino Linotype" w:hAnsi="Palatino Linotype"/>
        </w:rPr>
        <w:t>χάριν Σκιαδενή την ουράνιον.</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Ώσπερ παράδεισος τερπνός και εύχαρις, η ιερά σου Μονή, αληθώς υπάρχει, Σκιαδενή Πανάχραντε, εν ω ως ρόδον εύοσμον, η Εικών σου οράται, τη ευωδία της χάριτος,</w:t>
      </w:r>
      <w:r>
        <w:rPr>
          <w:rFonts w:ascii="Palatino Linotype" w:hAnsi="Palatino Linotype"/>
        </w:rPr>
        <w:t xml:space="preserve"> </w:t>
      </w:r>
      <w:r w:rsidRPr="00C44F8C">
        <w:rPr>
          <w:rFonts w:ascii="Palatino Linotype" w:hAnsi="Palatino Linotype"/>
        </w:rPr>
        <w:t>πάντας τους πιστούς κατευφραίνουσα.</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Κόρη Αγία Σκιαδενή Μητρόθεε, εκ της Εικόνος της σης, αγαθότητός σου, δωρεάς καρπούμενοι, ωδήν ευχαριστήριον, άδομέν σοι συμφώνως, χαίρε βοώντες Πανύμνητε,</w:t>
      </w:r>
      <w:r>
        <w:rPr>
          <w:rFonts w:ascii="Palatino Linotype" w:hAnsi="Palatino Linotype"/>
        </w:rPr>
        <w:t xml:space="preserve"> </w:t>
      </w:r>
      <w:r w:rsidRPr="00C44F8C">
        <w:rPr>
          <w:rFonts w:ascii="Palatino Linotype" w:hAnsi="Palatino Linotype"/>
        </w:rPr>
        <w:t>πάντων ευσεβών η αντίληψις.</w:t>
      </w:r>
    </w:p>
    <w:p w:rsidR="00EF2595" w:rsidRPr="00504434" w:rsidRDefault="00EF2595" w:rsidP="00504434">
      <w:pPr>
        <w:spacing w:line="360" w:lineRule="auto"/>
        <w:jc w:val="center"/>
        <w:rPr>
          <w:rFonts w:ascii="Palatino Linotype" w:hAnsi="Palatino Linotype"/>
          <w:b/>
        </w:rPr>
      </w:pPr>
      <w:r w:rsidRPr="00504434">
        <w:rPr>
          <w:rFonts w:ascii="Palatino Linotype" w:hAnsi="Palatino Linotype"/>
          <w:b/>
        </w:rPr>
        <w:t>Ωδή γ</w:t>
      </w:r>
      <w:r>
        <w:rPr>
          <w:rFonts w:ascii="Palatino Linotype" w:hAnsi="Palatino Linotype"/>
          <w:b/>
        </w:rPr>
        <w:t>’</w:t>
      </w:r>
      <w:r w:rsidRPr="00504434">
        <w:rPr>
          <w:rFonts w:ascii="Palatino Linotype" w:hAnsi="Palatino Linotype"/>
          <w:b/>
        </w:rPr>
        <w:t xml:space="preserve"> . Ο στερεώσας κατ  ἀρχάς.</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Τη ευδοκία σου Αγνή, ώσπερ ουράνιον δώρον, η περίφημος εκτήσατο Ρόδος, Σκιαδενή Μήτερ Θεού, την ιεράν Εικόνα σου, εξ ης βραβεύεις πάσι, την μητρικήν σου</w:t>
      </w:r>
      <w:r>
        <w:rPr>
          <w:rFonts w:ascii="Palatino Linotype" w:hAnsi="Palatino Linotype"/>
        </w:rPr>
        <w:t xml:space="preserve"> </w:t>
      </w:r>
      <w:r w:rsidRPr="00C44F8C">
        <w:rPr>
          <w:rFonts w:ascii="Palatino Linotype" w:hAnsi="Palatino Linotype"/>
        </w:rPr>
        <w:t>συμπάθειαν.</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Των πολλαπλών σου δωρεών, τας υπέρ νουν διαδόσεις, εξ Εικόνος σου δεχόμενοι Μήτερ, Σκιαδενή οι ευσεβείς, χρεωστικώς κραυγάζομεν· Χαίρε Αγνή ο οίκος, του</w:t>
      </w:r>
      <w:r>
        <w:rPr>
          <w:rFonts w:ascii="Palatino Linotype" w:hAnsi="Palatino Linotype"/>
        </w:rPr>
        <w:t xml:space="preserve"> </w:t>
      </w:r>
      <w:r w:rsidRPr="00C44F8C">
        <w:rPr>
          <w:rFonts w:ascii="Palatino Linotype" w:hAnsi="Palatino Linotype"/>
        </w:rPr>
        <w:t>μυστικού αγιάσματος.</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Ως θαυμαστή σου προς ημάς, η πρόνοια Θεοτόκε! την Εικόνα σου γαρ πύργον ισχύος, εδωρήσω Σκιαδενή, ημίν τοις αγαπώσί σε, και επικαλουμένων, την κραταιάν</w:t>
      </w:r>
      <w:r>
        <w:rPr>
          <w:rFonts w:ascii="Palatino Linotype" w:hAnsi="Palatino Linotype"/>
        </w:rPr>
        <w:t xml:space="preserve"> </w:t>
      </w:r>
      <w:r w:rsidRPr="00C44F8C">
        <w:rPr>
          <w:rFonts w:ascii="Palatino Linotype" w:hAnsi="Palatino Linotype"/>
        </w:rPr>
        <w:t>συμμαχίαν σου.</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Υπέρ ηλίου τας αυγάς, η χάρις σου ανατέλλει, Σκιαδενή εκ της σεπτής σου Εικόνος, και φωτίζει τας ψυχάς, των εκ ψυχής βοώντων σοι· Χαίρε το φως του κόσμου,</w:t>
      </w:r>
      <w:r>
        <w:rPr>
          <w:rFonts w:ascii="Palatino Linotype" w:hAnsi="Palatino Linotype"/>
        </w:rPr>
        <w:t xml:space="preserve"> </w:t>
      </w:r>
      <w:r w:rsidRPr="00C44F8C">
        <w:rPr>
          <w:rFonts w:ascii="Palatino Linotype" w:hAnsi="Palatino Linotype"/>
        </w:rPr>
        <w:t>Χριστόν ασπόρως κυήσασα.</w:t>
      </w:r>
    </w:p>
    <w:p w:rsidR="00EF2595" w:rsidRPr="00504434" w:rsidRDefault="00EF2595" w:rsidP="00504434">
      <w:pPr>
        <w:spacing w:line="360" w:lineRule="auto"/>
        <w:jc w:val="center"/>
        <w:rPr>
          <w:rFonts w:ascii="Palatino Linotype" w:hAnsi="Palatino Linotype"/>
          <w:b/>
        </w:rPr>
      </w:pPr>
      <w:r w:rsidRPr="00504434">
        <w:rPr>
          <w:rFonts w:ascii="Palatino Linotype" w:hAnsi="Palatino Linotype"/>
          <w:b/>
        </w:rPr>
        <w:t>Η Υπακοή. Ήχος β</w:t>
      </w:r>
      <w:r>
        <w:rPr>
          <w:rFonts w:ascii="Palatino Linotype" w:hAnsi="Palatino Linotype"/>
          <w:b/>
        </w:rPr>
        <w:t>’</w:t>
      </w:r>
      <w:r w:rsidRPr="00504434">
        <w:rPr>
          <w:rFonts w:ascii="Palatino Linotype" w:hAnsi="Palatino Linotype"/>
          <w:b/>
        </w:rPr>
        <w:t xml:space="preserve"> .</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Πύλην αδιόδευτον ο Προφήτης, μόνω τω Θεώ ημών τηρουμένην, την Αγίαν Παρθένον εκάλεσε· δι  αὐτῆς διήλθεν ο Κύριος, εξ αυτής προήλθεν ο Ύψιστος, και πάλιν</w:t>
      </w:r>
      <w:r>
        <w:rPr>
          <w:rFonts w:ascii="Palatino Linotype" w:hAnsi="Palatino Linotype"/>
        </w:rPr>
        <w:t xml:space="preserve"> </w:t>
      </w:r>
      <w:r w:rsidRPr="00C44F8C">
        <w:rPr>
          <w:rFonts w:ascii="Palatino Linotype" w:hAnsi="Palatino Linotype"/>
        </w:rPr>
        <w:t>εσφραγισμένην κατέλιπε, λυτρούμενος εκ φθοράς την ζωήν ημών.</w:t>
      </w:r>
    </w:p>
    <w:p w:rsidR="00EF2595" w:rsidRPr="00504434" w:rsidRDefault="00EF2595" w:rsidP="00504434">
      <w:pPr>
        <w:spacing w:line="360" w:lineRule="auto"/>
        <w:jc w:val="center"/>
        <w:rPr>
          <w:rFonts w:ascii="Palatino Linotype" w:hAnsi="Palatino Linotype"/>
          <w:b/>
        </w:rPr>
      </w:pPr>
      <w:r w:rsidRPr="00504434">
        <w:rPr>
          <w:rFonts w:ascii="Palatino Linotype" w:hAnsi="Palatino Linotype"/>
          <w:b/>
        </w:rPr>
        <w:t>Ωδή δ</w:t>
      </w:r>
      <w:r>
        <w:rPr>
          <w:rFonts w:ascii="Palatino Linotype" w:hAnsi="Palatino Linotype"/>
          <w:b/>
        </w:rPr>
        <w:t>’</w:t>
      </w:r>
      <w:r w:rsidRPr="00504434">
        <w:rPr>
          <w:rFonts w:ascii="Palatino Linotype" w:hAnsi="Palatino Linotype"/>
          <w:b/>
        </w:rPr>
        <w:t xml:space="preserve"> . Συ μου ισχύς.</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Πειρατικής, επιβουλής πάλαι έσωσας, την Μονήν σου, ξενοτρόπως Δέσποινα, ήτις θαυμάτων σου των φρικτών, καθ  ἑκάστην πείραν, τη χάριτί σου λαμβάνουσα, το</w:t>
      </w:r>
      <w:r>
        <w:rPr>
          <w:rFonts w:ascii="Palatino Linotype" w:hAnsi="Palatino Linotype"/>
        </w:rPr>
        <w:t xml:space="preserve"> </w:t>
      </w:r>
      <w:r w:rsidRPr="00C44F8C">
        <w:rPr>
          <w:rFonts w:ascii="Palatino Linotype" w:hAnsi="Palatino Linotype"/>
        </w:rPr>
        <w:t>κλέος σου κηρύττει, ανακράζουσα χαίρε, η λαμπρά μου προστάτις και έφορος.</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Αγιασμώ, αναφαιρέτω ηγίασας, της σης δόξης, την σεπτήν Εικόνα σου, και θαυμαστήν ταύτην Σκιαδενή, εν φρικτοίς σημείοις, και θαύμασι εναπέδειξας, εις άπασαν</w:t>
      </w:r>
      <w:r>
        <w:rPr>
          <w:rFonts w:ascii="Palatino Linotype" w:hAnsi="Palatino Linotype"/>
        </w:rPr>
        <w:t xml:space="preserve"> </w:t>
      </w:r>
      <w:r w:rsidRPr="00C44F8C">
        <w:rPr>
          <w:rFonts w:ascii="Palatino Linotype" w:hAnsi="Palatino Linotype"/>
        </w:rPr>
        <w:t>την Ρόδον, ην φύλαττε και σκέπε, τη στερρά προστασία σου Άχραντε.</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Του Σιλωάμ, άλλη πηγή αναδέδεικται, η Μονή σου, ένθα εναπόκειται, τη ευδοκία σου Σκιαδενή, η σεπτή Εικών σου, αρδευομένη ση χάριτι, και βλύζουσα ιάσεις,</w:t>
      </w:r>
      <w:r>
        <w:rPr>
          <w:rFonts w:ascii="Palatino Linotype" w:hAnsi="Palatino Linotype"/>
        </w:rPr>
        <w:t xml:space="preserve"> </w:t>
      </w:r>
      <w:r w:rsidRPr="00C44F8C">
        <w:rPr>
          <w:rFonts w:ascii="Palatino Linotype" w:hAnsi="Palatino Linotype"/>
        </w:rPr>
        <w:t>τοις πιστώς προσιούσι, και υμνούσί σε Κόρη Πανύμνητε.</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Ρώσιν αεί, νέμει και δύναμιν Άχραντε, η Εικών σου, τοις πιστώς προστρέχουσι, και πρυτανεύει τα αγαθά, τοις αναφωνούσι, το όνομά σου το άγιον· αυτήν γαρ</w:t>
      </w:r>
      <w:r>
        <w:rPr>
          <w:rFonts w:ascii="Palatino Linotype" w:hAnsi="Palatino Linotype"/>
        </w:rPr>
        <w:t xml:space="preserve"> </w:t>
      </w:r>
      <w:r w:rsidRPr="00C44F8C">
        <w:rPr>
          <w:rFonts w:ascii="Palatino Linotype" w:hAnsi="Palatino Linotype"/>
        </w:rPr>
        <w:t>σου η χάρις, Σκιαδενή Θεομήτορ, εις τερπνόν εξελέξατο σκήνωμα.</w:t>
      </w:r>
    </w:p>
    <w:p w:rsidR="00EF2595" w:rsidRPr="00504434" w:rsidRDefault="00EF2595" w:rsidP="00504434">
      <w:pPr>
        <w:spacing w:line="360" w:lineRule="auto"/>
        <w:jc w:val="center"/>
        <w:rPr>
          <w:rFonts w:ascii="Palatino Linotype" w:hAnsi="Palatino Linotype"/>
          <w:b/>
        </w:rPr>
      </w:pPr>
      <w:r w:rsidRPr="00504434">
        <w:rPr>
          <w:rFonts w:ascii="Palatino Linotype" w:hAnsi="Palatino Linotype"/>
          <w:b/>
        </w:rPr>
        <w:t>Ωδή ε</w:t>
      </w:r>
      <w:r>
        <w:rPr>
          <w:rFonts w:ascii="Palatino Linotype" w:hAnsi="Palatino Linotype"/>
          <w:b/>
        </w:rPr>
        <w:t>’</w:t>
      </w:r>
      <w:r w:rsidRPr="00504434">
        <w:rPr>
          <w:rFonts w:ascii="Palatino Linotype" w:hAnsi="Palatino Linotype"/>
          <w:b/>
        </w:rPr>
        <w:t xml:space="preserve"> . Ίνα τι με απώσω.</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Οία εύσπλαγχνος Μήτηρ, και φιλόστοργος σκέπε ημάς τα τέκνα σου, οίά περ νοσσία, Σκιαδενή Θεοτόκε προστρέχοντας, υπό των πτερύγων, της προστασίας σου την</w:t>
      </w:r>
      <w:r>
        <w:rPr>
          <w:rFonts w:ascii="Palatino Linotype" w:hAnsi="Palatino Linotype"/>
        </w:rPr>
        <w:t xml:space="preserve"> </w:t>
      </w:r>
      <w:r w:rsidRPr="00C44F8C">
        <w:rPr>
          <w:rFonts w:ascii="Palatino Linotype" w:hAnsi="Palatino Linotype"/>
        </w:rPr>
        <w:t>σκέπην, και τιμώντας την θείαν Εικόνα σου.</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Πλήξας πάλαι μαχαίρα, την θείαν Εικόνα σου, εχθρός ο βέβηλος, έφριξεν εκ ταύτης, αίμα ζων κατιδών εκχεόμενον, και ανύμνησέ σου, την ζώσαν χάριν μετά δέους,</w:t>
      </w:r>
      <w:r>
        <w:rPr>
          <w:rFonts w:ascii="Palatino Linotype" w:hAnsi="Palatino Linotype"/>
        </w:rPr>
        <w:t xml:space="preserve"> </w:t>
      </w:r>
      <w:r w:rsidRPr="00C44F8C">
        <w:rPr>
          <w:rFonts w:ascii="Palatino Linotype" w:hAnsi="Palatino Linotype"/>
        </w:rPr>
        <w:t>μεταγνούς Σκιαδενή Αειπάρθενε.</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Εναργέστερον Κόρη, της κηδεμονίας σου ημίν το μέγεθος, Σκιαδενή δεικνύεις· και γαρ λάμπει πολλάκις σον πρόσωπον, εν τη ση Εικόνι, υπέρ ηλίου τας ακτίνας·</w:t>
      </w:r>
      <w:r>
        <w:rPr>
          <w:rFonts w:ascii="Palatino Linotype" w:hAnsi="Palatino Linotype"/>
        </w:rPr>
        <w:t xml:space="preserve"> </w:t>
      </w:r>
      <w:r w:rsidRPr="00C44F8C">
        <w:rPr>
          <w:rFonts w:ascii="Palatino Linotype" w:hAnsi="Palatino Linotype"/>
        </w:rPr>
        <w:t>ω των ξένων Αγνή μυστηρίων σου!</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Ιλαστήριον θείον, και της προστασίας σου λαμπρόν τεκμήριον, Σκιαδενή η Ρόδος, την αγίαν Εικόνα σου έχουσα, χαίρει χαράν σφόδρα, και την θερμήν σου ευδοκία,</w:t>
      </w:r>
      <w:r>
        <w:rPr>
          <w:rFonts w:ascii="Palatino Linotype" w:hAnsi="Palatino Linotype"/>
        </w:rPr>
        <w:t xml:space="preserve"> </w:t>
      </w:r>
      <w:r w:rsidRPr="00C44F8C">
        <w:rPr>
          <w:rFonts w:ascii="Palatino Linotype" w:hAnsi="Palatino Linotype"/>
        </w:rPr>
        <w:t>μεγαλύνει Παρθένε χορεύουσα.</w:t>
      </w:r>
    </w:p>
    <w:p w:rsidR="00EF2595" w:rsidRPr="00504434" w:rsidRDefault="00EF2595" w:rsidP="00504434">
      <w:pPr>
        <w:spacing w:line="360" w:lineRule="auto"/>
        <w:jc w:val="center"/>
        <w:rPr>
          <w:rFonts w:ascii="Palatino Linotype" w:hAnsi="Palatino Linotype"/>
          <w:b/>
        </w:rPr>
      </w:pPr>
      <w:r w:rsidRPr="00504434">
        <w:rPr>
          <w:rFonts w:ascii="Palatino Linotype" w:hAnsi="Palatino Linotype"/>
          <w:b/>
        </w:rPr>
        <w:t>Ωδή στ</w:t>
      </w:r>
      <w:r>
        <w:rPr>
          <w:rFonts w:ascii="Palatino Linotype" w:hAnsi="Palatino Linotype"/>
          <w:b/>
        </w:rPr>
        <w:t>’</w:t>
      </w:r>
      <w:r w:rsidRPr="00504434">
        <w:rPr>
          <w:rFonts w:ascii="Palatino Linotype" w:hAnsi="Palatino Linotype"/>
          <w:b/>
        </w:rPr>
        <w:t xml:space="preserve"> . Ιλάσθητί μοι Σωτήρ.</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Δοξάζομεν Σκιαδενή, την προς ημάς σου συμπάθειαν· και γαρ σου την ευαγή, Εικόνα ανέδειξας, τη ση αγαθότητι, ζωηφόρον κρήνην, ιαμάτων Αειπάρθενε.</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Δια φωτός Σκιαδενή, τοις μονασταίς απεκάλυψας, Εικόνα σου την σεπτήν, ην περιπτυσσόμενοι, συν δέει οι δούλοί σου, αναπέμπομέν σοι, χαριστήριον την αίνεσιν.</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Προστάτιν σε κραταιάν, και καθηγήτειρα έχει σε, η Σκιαδίου Μονή, εν η τεθησαύρισται, Εικών σου η πάντιμος, εκλάμπουσα πάσι, τω φωτί των θαυμασίων σου.</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Λαός σου ο ευσεβής, ο εν τη Ρόδω δοξάζει σε, Πανάχραντε Σκιαδενή· και γαρ την Εικόνα σου, κειμήλιον εύρατο, δωρεών των θείων, της αμέτρου ευσπλαγχνίας</w:t>
      </w:r>
      <w:r>
        <w:rPr>
          <w:rFonts w:ascii="Palatino Linotype" w:hAnsi="Palatino Linotype"/>
        </w:rPr>
        <w:t xml:space="preserve"> </w:t>
      </w:r>
      <w:r w:rsidRPr="00C44F8C">
        <w:rPr>
          <w:rFonts w:ascii="Palatino Linotype" w:hAnsi="Palatino Linotype"/>
        </w:rPr>
        <w:t>σου.</w:t>
      </w:r>
    </w:p>
    <w:p w:rsidR="00EF2595" w:rsidRPr="00504434" w:rsidRDefault="00EF2595" w:rsidP="00504434">
      <w:pPr>
        <w:spacing w:line="360" w:lineRule="auto"/>
        <w:jc w:val="center"/>
        <w:rPr>
          <w:rFonts w:ascii="Palatino Linotype" w:hAnsi="Palatino Linotype"/>
          <w:b/>
        </w:rPr>
      </w:pPr>
      <w:r w:rsidRPr="00504434">
        <w:rPr>
          <w:rFonts w:ascii="Palatino Linotype" w:hAnsi="Palatino Linotype"/>
          <w:b/>
        </w:rPr>
        <w:t>Κοντάκιον. Ήχος γ</w:t>
      </w:r>
      <w:r>
        <w:rPr>
          <w:rFonts w:ascii="Palatino Linotype" w:hAnsi="Palatino Linotype"/>
          <w:b/>
        </w:rPr>
        <w:t>’</w:t>
      </w:r>
      <w:r w:rsidRPr="00504434">
        <w:rPr>
          <w:rFonts w:ascii="Palatino Linotype" w:hAnsi="Palatino Linotype"/>
          <w:b/>
        </w:rPr>
        <w:t xml:space="preserve"> . Η Παρθένος σήμερον.</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Θησαυρόν πολύτιμον, την ευαγή σου Εικόνα, κεκτημένοι Δέσποινα, χρεωστικώς σε υμνούμεν· βρύει γαρ των ιαμάτων αεί τα ρείθρα, χάριτος τας σωτηρίους δόσεις</w:t>
      </w:r>
      <w:r>
        <w:rPr>
          <w:rFonts w:ascii="Palatino Linotype" w:hAnsi="Palatino Linotype"/>
        </w:rPr>
        <w:t xml:space="preserve"> </w:t>
      </w:r>
      <w:r w:rsidRPr="00C44F8C">
        <w:rPr>
          <w:rFonts w:ascii="Palatino Linotype" w:hAnsi="Palatino Linotype"/>
        </w:rPr>
        <w:t>παρέχει, Σκιαδενή Ευλογημένη, τοις προσιούσι μετ  εὐλαβείας αυτή.</w:t>
      </w:r>
    </w:p>
    <w:p w:rsidR="00EF2595" w:rsidRPr="00504434" w:rsidRDefault="00EF2595" w:rsidP="00504434">
      <w:pPr>
        <w:spacing w:line="360" w:lineRule="auto"/>
        <w:jc w:val="center"/>
        <w:rPr>
          <w:rFonts w:ascii="Palatino Linotype" w:hAnsi="Palatino Linotype"/>
          <w:b/>
        </w:rPr>
      </w:pPr>
      <w:r w:rsidRPr="00504434">
        <w:rPr>
          <w:rFonts w:ascii="Palatino Linotype" w:hAnsi="Palatino Linotype"/>
          <w:b/>
        </w:rPr>
        <w:t>Έτερον της Εορτής. Ήχος δ</w:t>
      </w:r>
      <w:r>
        <w:rPr>
          <w:rFonts w:ascii="Palatino Linotype" w:hAnsi="Palatino Linotype"/>
          <w:b/>
        </w:rPr>
        <w:t>’</w:t>
      </w:r>
      <w:r w:rsidRPr="00504434">
        <w:rPr>
          <w:rFonts w:ascii="Palatino Linotype" w:hAnsi="Palatino Linotype"/>
          <w:b/>
        </w:rPr>
        <w:t xml:space="preserve"> . Αυτόμελον.</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Ιωακείμ και Άννα ονειδισμού ατεκνίας, και Αδάμ και Εύα, εκ της φθοράς του θανάτου, ηλευθερώθησαν Άχραντε, εν τη αγία γεννήσει σου· αυτήν εορτάζει και ο</w:t>
      </w:r>
      <w:r>
        <w:rPr>
          <w:rFonts w:ascii="Palatino Linotype" w:hAnsi="Palatino Linotype"/>
        </w:rPr>
        <w:t xml:space="preserve"> </w:t>
      </w:r>
      <w:r w:rsidRPr="00C44F8C">
        <w:rPr>
          <w:rFonts w:ascii="Palatino Linotype" w:hAnsi="Palatino Linotype"/>
        </w:rPr>
        <w:t>λαός σου, ενοχής των πταισμάτων, λυτρωθείς εν τω κράζειν σοι· Η στείρα τίκτει την Θεοτόκον, και τροφόν της ζωής ημών.</w:t>
      </w:r>
    </w:p>
    <w:p w:rsidR="00EF2595" w:rsidRPr="00504434" w:rsidRDefault="00EF2595" w:rsidP="00504434">
      <w:pPr>
        <w:spacing w:line="360" w:lineRule="auto"/>
        <w:jc w:val="center"/>
        <w:rPr>
          <w:rFonts w:ascii="Palatino Linotype" w:hAnsi="Palatino Linotype"/>
          <w:b/>
        </w:rPr>
      </w:pPr>
      <w:r w:rsidRPr="00504434">
        <w:rPr>
          <w:rFonts w:ascii="Palatino Linotype" w:hAnsi="Palatino Linotype"/>
          <w:b/>
        </w:rPr>
        <w:t>Ο Οίκος.</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Η προσευχή ομού και στεναγμός, της στειρώσεως και ατεκνώσεως, Ιωακείμ τε και Άννης, ευπρόσδεκτος, και εις τα ώτα Κυρίου ελήλυθε, και εβλάστησαν καρπόν</w:t>
      </w:r>
      <w:r>
        <w:rPr>
          <w:rFonts w:ascii="Palatino Linotype" w:hAnsi="Palatino Linotype"/>
        </w:rPr>
        <w:t xml:space="preserve"> </w:t>
      </w:r>
      <w:r w:rsidRPr="00C44F8C">
        <w:rPr>
          <w:rFonts w:ascii="Palatino Linotype" w:hAnsi="Palatino Linotype"/>
        </w:rPr>
        <w:t xml:space="preserve">ζωηφόρον τω κόσμω· ο μεν γαρ προσευχήν εν τω όρει ετέλει, η δε εν παραδείσω όνειδος φέρει· αλλά μετά χαράς, η στείρα τίκτει την Θεοτόκον, και τροφόν </w:t>
      </w:r>
      <w:r>
        <w:rPr>
          <w:rFonts w:ascii="Palatino Linotype" w:hAnsi="Palatino Linotype"/>
        </w:rPr>
        <w:t xml:space="preserve">της </w:t>
      </w:r>
      <w:r w:rsidRPr="00C44F8C">
        <w:rPr>
          <w:rFonts w:ascii="Palatino Linotype" w:hAnsi="Palatino Linotype"/>
        </w:rPr>
        <w:t>ζωής ημών.</w:t>
      </w:r>
    </w:p>
    <w:p w:rsidR="00EF2595" w:rsidRPr="00504434" w:rsidRDefault="00EF2595" w:rsidP="00504434">
      <w:pPr>
        <w:spacing w:line="360" w:lineRule="auto"/>
        <w:jc w:val="center"/>
        <w:rPr>
          <w:rFonts w:ascii="Palatino Linotype" w:hAnsi="Palatino Linotype"/>
          <w:b/>
        </w:rPr>
      </w:pPr>
      <w:r w:rsidRPr="00504434">
        <w:rPr>
          <w:rFonts w:ascii="Palatino Linotype" w:hAnsi="Palatino Linotype"/>
          <w:b/>
        </w:rPr>
        <w:t>Μηνολόγιον.</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Τη Η’  τοῦ αυτού μηνός, το Γενέθλιον της Υπεραγίας Δεσποίνης ημών Θεοτόκου και Αειπαρθένου Μαρίας.</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Πάσας αληθώς, Άννα, νικάς μητέρας</w:t>
      </w:r>
      <w:r>
        <w:rPr>
          <w:rFonts w:ascii="Palatino Linotype" w:hAnsi="Palatino Linotype"/>
        </w:rPr>
        <w:t xml:space="preserve"> </w:t>
      </w:r>
      <w:r w:rsidRPr="00C44F8C">
        <w:rPr>
          <w:rFonts w:ascii="Palatino Linotype" w:hAnsi="Palatino Linotype"/>
        </w:rPr>
        <w:t xml:space="preserve"> Μήτηρ έως αν συ γένηται θυγάτηρ.</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 xml:space="preserve"> Εξάγαγε προς φως Θεομήτορα ογδόη Άννα.</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Ης ο πατήρ Ιωακείμ εκ βασιλικής φυλής είλκε το γένος. Ούτος, ει και διπλά τα δώρα αυτού τω Θεώ προσέφερεν ως φιλόθεος και πλούσιος, αλλά την απαιδίαν ωνειδίζετο.</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Επί τούτω δηχθείς την καρδίαν, αυτός μεν εν τω όρει, η δε τούτου σύνευνος Άννα εν τω παραδείσω, δάκρυσι τον Θεόν ικέτευον.  Ος και παρέσχεν αυτοίς καρπόν</w:t>
      </w:r>
      <w:r>
        <w:rPr>
          <w:rFonts w:ascii="Palatino Linotype" w:hAnsi="Palatino Linotype"/>
        </w:rPr>
        <w:t xml:space="preserve"> </w:t>
      </w:r>
      <w:r w:rsidRPr="00C44F8C">
        <w:rPr>
          <w:rFonts w:ascii="Palatino Linotype" w:hAnsi="Palatino Linotype"/>
        </w:rPr>
        <w:t>κοιλίας άγιον, την Υπεραγίαν Θεοτόκον. Ίνα δε και της Άννης εξ εκατέρων των μερών ίδωμεν τα γνωρίσματα, το ακριβές διηγήσομαι.</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Εικοστός τρίτος από γένους Δαυίδ και Σολομώντος ευρίσκεται ο Ματθάν, ος έγημε Μαρίαν εκ της Ιούδα φυλής, και εγέννησεν Ιακώβ, τον πατέρα Ιωσήφ του τέκτονος,</w:t>
      </w:r>
      <w:r>
        <w:rPr>
          <w:rFonts w:ascii="Palatino Linotype" w:hAnsi="Palatino Linotype"/>
        </w:rPr>
        <w:t xml:space="preserve"> </w:t>
      </w:r>
      <w:r w:rsidRPr="00C44F8C">
        <w:rPr>
          <w:rFonts w:ascii="Palatino Linotype" w:hAnsi="Palatino Linotype"/>
        </w:rPr>
        <w:t>και θυγατέρες τρεις, Μαρίαν, Σωβήν και Άνναν. Και η μεν Μαρία γεννά Σαλώμην την μαίαν· η δε Σωβή γεννά την Ελισάβετ· η δε γεννά την Θεοτόκον· ως είναι</w:t>
      </w:r>
      <w:r>
        <w:rPr>
          <w:rFonts w:ascii="Palatino Linotype" w:hAnsi="Palatino Linotype"/>
        </w:rPr>
        <w:t xml:space="preserve"> </w:t>
      </w:r>
      <w:r w:rsidRPr="00C44F8C">
        <w:rPr>
          <w:rFonts w:ascii="Palatino Linotype" w:hAnsi="Palatino Linotype"/>
        </w:rPr>
        <w:t>την Θεοτόκον εγγόνην Ματθάν και Μαρίας της γυναικός αυτού· την δε Ελισάβετ και την Σαλώμην, ανεψιάς μεν της Άννης, εξαδέλφης δε της Θεοτόκου.</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Τη αυτή ημέρα η Σύναξις της Υπερευλογημένης Δεσποίνης ημών Θεοτόκου και Αειπαρθένου Μαρίας, της επονομαζομένης «Σκιαδενής», ης η αγία και θαυματουργός</w:t>
      </w:r>
      <w:r>
        <w:rPr>
          <w:rFonts w:ascii="Palatino Linotype" w:hAnsi="Palatino Linotype"/>
        </w:rPr>
        <w:t xml:space="preserve"> </w:t>
      </w:r>
      <w:r w:rsidRPr="00C44F8C">
        <w:rPr>
          <w:rFonts w:ascii="Palatino Linotype" w:hAnsi="Palatino Linotype"/>
        </w:rPr>
        <w:t>Εικών εύρηται εν τη εν Ρόδω φερωνύμω Μονή.</w:t>
      </w:r>
    </w:p>
    <w:p w:rsidR="00EF2595" w:rsidRDefault="00EF2595" w:rsidP="00C44F8C">
      <w:pPr>
        <w:spacing w:line="360" w:lineRule="auto"/>
        <w:jc w:val="both"/>
        <w:rPr>
          <w:rFonts w:ascii="Palatino Linotype" w:hAnsi="Palatino Linotype"/>
        </w:rPr>
      </w:pPr>
      <w:r>
        <w:rPr>
          <w:rFonts w:ascii="Palatino Linotype" w:hAnsi="Palatino Linotype"/>
        </w:rPr>
        <w:t xml:space="preserve">   </w:t>
      </w:r>
      <w:r w:rsidRPr="00C44F8C">
        <w:rPr>
          <w:rFonts w:ascii="Palatino Linotype" w:hAnsi="Palatino Linotype"/>
        </w:rPr>
        <w:t>Εκ σης Εικόνος προϊούσα η χάρις,</w:t>
      </w:r>
    </w:p>
    <w:p w:rsidR="00EF2595" w:rsidRPr="00C44F8C" w:rsidRDefault="00EF2595" w:rsidP="00C44F8C">
      <w:pPr>
        <w:spacing w:line="360" w:lineRule="auto"/>
        <w:jc w:val="both"/>
        <w:rPr>
          <w:rFonts w:ascii="Palatino Linotype" w:hAnsi="Palatino Linotype"/>
        </w:rPr>
      </w:pPr>
      <w:r>
        <w:rPr>
          <w:rFonts w:ascii="Palatino Linotype" w:hAnsi="Palatino Linotype"/>
        </w:rPr>
        <w:t xml:space="preserve">   </w:t>
      </w:r>
      <w:r w:rsidRPr="00C44F8C">
        <w:rPr>
          <w:rFonts w:ascii="Palatino Linotype" w:hAnsi="Palatino Linotype"/>
        </w:rPr>
        <w:t xml:space="preserve"> Ψυχάς σκιάζει των υμνούντων σε Κόρη.</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Αύτη η σεβασμία και πανυπέρτιμος Εικών της Υπεραγίας Δεσποίνης ημών Θεοτόκου και Αειπαρθένου Μαρίας απεκαλύφθη τρισίν εναρέτοις Μοναχοίς, οίτινες τον ασκητικόν</w:t>
      </w:r>
      <w:r>
        <w:rPr>
          <w:rFonts w:ascii="Palatino Linotype" w:hAnsi="Palatino Linotype"/>
        </w:rPr>
        <w:t xml:space="preserve"> </w:t>
      </w:r>
      <w:r w:rsidRPr="00C44F8C">
        <w:rPr>
          <w:rFonts w:ascii="Palatino Linotype" w:hAnsi="Palatino Linotype"/>
        </w:rPr>
        <w:t>μετερχόμενοι βίον εν τόπω καλουμένω «Ασκηταγρώ», εώρων εν νυκτί φως άνωθεν κατερχόμενον και ιστάμενον εν τω τόπω ένθα νυν εύρηται η του Σκιαδίου αγία Μονή,</w:t>
      </w:r>
      <w:r>
        <w:rPr>
          <w:rFonts w:ascii="Palatino Linotype" w:hAnsi="Palatino Linotype"/>
        </w:rPr>
        <w:t xml:space="preserve"> </w:t>
      </w:r>
      <w:r w:rsidRPr="00C44F8C">
        <w:rPr>
          <w:rFonts w:ascii="Palatino Linotype" w:hAnsi="Palatino Linotype"/>
        </w:rPr>
        <w:t>εν ω ελθόντες εύρον την τιμίαν ταύτην της Θεομήτορος Εικόνα, ην και κρατήσαντες μετά χαράς και πνευματικής αγαλλιάσεως μετέφερον και κατέθεσαν εν τω ασκητηρίω</w:t>
      </w:r>
      <w:r>
        <w:rPr>
          <w:rFonts w:ascii="Palatino Linotype" w:hAnsi="Palatino Linotype"/>
        </w:rPr>
        <w:t xml:space="preserve"> </w:t>
      </w:r>
      <w:r w:rsidRPr="00C44F8C">
        <w:rPr>
          <w:rFonts w:ascii="Palatino Linotype" w:hAnsi="Palatino Linotype"/>
        </w:rPr>
        <w:t>αυτών. Αλλά την επιούσαν η αγία Εικών επέστρεψε πάλιν παραδόξως εν τω τόπω ένθα ευρέθη, όπερ τρισσάκις επανελήφθη, διο και οι ευλαβείς ούτοι μονάζοντες</w:t>
      </w:r>
      <w:r>
        <w:rPr>
          <w:rFonts w:ascii="Palatino Linotype" w:hAnsi="Palatino Linotype"/>
        </w:rPr>
        <w:t xml:space="preserve"> </w:t>
      </w:r>
      <w:r w:rsidRPr="00C44F8C">
        <w:rPr>
          <w:rFonts w:ascii="Palatino Linotype" w:hAnsi="Palatino Linotype"/>
        </w:rPr>
        <w:t>οικοδομήσαντες εκεί ναόν ενίδρυσαν εν</w:t>
      </w:r>
      <w:r>
        <w:rPr>
          <w:rFonts w:ascii="Palatino Linotype" w:hAnsi="Palatino Linotype"/>
        </w:rPr>
        <w:t xml:space="preserve"> αυτώ την αποκαλυφθείσαν αυτοίς </w:t>
      </w:r>
      <w:r w:rsidRPr="00C44F8C">
        <w:rPr>
          <w:rFonts w:ascii="Palatino Linotype" w:hAnsi="Palatino Linotype"/>
        </w:rPr>
        <w:t>θαυμασίαν αυτής Εικόνα, εν ω υπάρχει άχρι της σήμερον θαύματα εκβλύζουσα τοις μετά</w:t>
      </w:r>
      <w:r>
        <w:rPr>
          <w:rFonts w:ascii="Palatino Linotype" w:hAnsi="Palatino Linotype"/>
        </w:rPr>
        <w:t xml:space="preserve"> </w:t>
      </w:r>
      <w:r w:rsidRPr="00C44F8C">
        <w:rPr>
          <w:rFonts w:ascii="Palatino Linotype" w:hAnsi="Palatino Linotype"/>
        </w:rPr>
        <w:t xml:space="preserve">πίστεως προσερχομένοις και μεγάλως, ουχί μόνον εκ των γηγενών, αλλά και των κατοίκων των πέριξ νήσων τιμωμένη. Καλείται δε Σκιαδενή εκ του ονόματος </w:t>
      </w:r>
      <w:r>
        <w:rPr>
          <w:rFonts w:ascii="Palatino Linotype" w:hAnsi="Palatino Linotype"/>
        </w:rPr>
        <w:t xml:space="preserve">της </w:t>
      </w:r>
      <w:r w:rsidRPr="00C44F8C">
        <w:rPr>
          <w:rFonts w:ascii="Palatino Linotype" w:hAnsi="Palatino Linotype"/>
        </w:rPr>
        <w:t>Ιεράς Μονής, ήτις Σκιάδιον παρά των εντοπίων ονομάζεται ως τόπος τυγχάνων σκιερός λόγω της κλιτύος του άνωθεν αυτής κειμένου όρους, όπερ κείται κατ  ἀνατολάς</w:t>
      </w:r>
      <w:r>
        <w:rPr>
          <w:rFonts w:ascii="Palatino Linotype" w:hAnsi="Palatino Linotype"/>
        </w:rPr>
        <w:t xml:space="preserve"> </w:t>
      </w:r>
      <w:r w:rsidRPr="00C44F8C">
        <w:rPr>
          <w:rFonts w:ascii="Palatino Linotype" w:hAnsi="Palatino Linotype"/>
        </w:rPr>
        <w:t>η κατ</w:t>
      </w:r>
      <w:r>
        <w:rPr>
          <w:rFonts w:ascii="Palatino Linotype" w:hAnsi="Palatino Linotype"/>
        </w:rPr>
        <w:t>’</w:t>
      </w:r>
      <w:r w:rsidRPr="00C44F8C">
        <w:rPr>
          <w:rFonts w:ascii="Palatino Linotype" w:hAnsi="Palatino Linotype"/>
        </w:rPr>
        <w:t xml:space="preserve">  ἄλλους, εκ του σχήματος της κορυφής του όρους, ομοιάζοντος σκιαδίω τοις οφθαλμοίς των ορώντων.</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Ταύτην ουν την σεβασμίαν Εικόνα, εισελθών ποτέ ασεβής τις Οθωμανός προπετώς εν τω ναώ, έπληξεν δια μαχαίρας, εμπήξας αυτήν εν τω προσώπω της Θεομήτορος,</w:t>
      </w:r>
      <w:r>
        <w:rPr>
          <w:rFonts w:ascii="Palatino Linotype" w:hAnsi="Palatino Linotype"/>
        </w:rPr>
        <w:t xml:space="preserve"> </w:t>
      </w:r>
      <w:r w:rsidRPr="00C44F8C">
        <w:rPr>
          <w:rFonts w:ascii="Palatino Linotype" w:hAnsi="Palatino Linotype"/>
        </w:rPr>
        <w:t>και ευθύς έρρευσεν εκ της σχηματισθείσης ούτω πληγής αίμα ζων, όπερ θαυμάσιον ιδών ο αλλόθρησκος εκείνος ανήρ και έντρομος γενόμενος, μεταμεληθείς, ησπάσατο</w:t>
      </w:r>
      <w:r>
        <w:rPr>
          <w:rFonts w:ascii="Palatino Linotype" w:hAnsi="Palatino Linotype"/>
        </w:rPr>
        <w:t xml:space="preserve"> </w:t>
      </w:r>
      <w:r w:rsidRPr="00C44F8C">
        <w:rPr>
          <w:rFonts w:ascii="Palatino Linotype" w:hAnsi="Palatino Linotype"/>
        </w:rPr>
        <w:t>μετά δέους την ιεράν Εικόνα και εδωρήσατο κτήματα πολλά τη Ιερά Μονή εις ένδειξιν μετανοίας και ευλαβείας προς την Υπεραγίαν Θεοτόκον.</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Τη αυτή ημέρα οι Άγιοι αυτάδελφοι Ρούφος και Ρουφιανός, ξίφει τελειούνται.</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Κλίνων εαυτόν Ρουφιανός τω ξίφει,</w:t>
      </w:r>
      <w:r>
        <w:rPr>
          <w:rFonts w:ascii="Palatino Linotype" w:hAnsi="Palatino Linotype"/>
        </w:rPr>
        <w:t xml:space="preserve"> </w:t>
      </w:r>
      <w:r w:rsidRPr="00C44F8C">
        <w:rPr>
          <w:rFonts w:ascii="Palatino Linotype" w:hAnsi="Palatino Linotype"/>
        </w:rPr>
        <w:t xml:space="preserve"> Μένω σε, φησί, Ρούφε, μη μέλλης, έπου.</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Τη αυτή ημέρα ο Άγιος Σεβήρος ξίφει τελειούται.</w:t>
      </w:r>
      <w:r>
        <w:rPr>
          <w:rFonts w:ascii="Palatino Linotype" w:hAnsi="Palatino Linotype"/>
        </w:rPr>
        <w:t xml:space="preserve"> </w:t>
      </w:r>
      <w:r w:rsidRPr="00C44F8C">
        <w:rPr>
          <w:rFonts w:ascii="Palatino Linotype" w:hAnsi="Palatino Linotype"/>
        </w:rPr>
        <w:t>Έτοιμός ειμι προς το παν οίσειν πάθος,</w:t>
      </w:r>
      <w:r>
        <w:rPr>
          <w:rFonts w:ascii="Palatino Linotype" w:hAnsi="Palatino Linotype"/>
        </w:rPr>
        <w:t xml:space="preserve"> </w:t>
      </w:r>
      <w:r w:rsidRPr="00C44F8C">
        <w:rPr>
          <w:rFonts w:ascii="Palatino Linotype" w:hAnsi="Palatino Linotype"/>
        </w:rPr>
        <w:t xml:space="preserve"> Σεβήρος είπε· και προς με το ξίφος;</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Τη αυτή ημέρα ο Άγιος Αρτεμίδωρος πυρί τελειούται.</w:t>
      </w:r>
      <w:r>
        <w:rPr>
          <w:rFonts w:ascii="Palatino Linotype" w:hAnsi="Palatino Linotype"/>
        </w:rPr>
        <w:t xml:space="preserve"> </w:t>
      </w:r>
      <w:r w:rsidRPr="00C44F8C">
        <w:rPr>
          <w:rFonts w:ascii="Palatino Linotype" w:hAnsi="Palatino Linotype"/>
        </w:rPr>
        <w:t>Αρτεμίδωρος ως καθάλλεσθαι σθένει,</w:t>
      </w:r>
      <w:r>
        <w:rPr>
          <w:rFonts w:ascii="Palatino Linotype" w:hAnsi="Palatino Linotype"/>
        </w:rPr>
        <w:t xml:space="preserve"> </w:t>
      </w:r>
      <w:r w:rsidRPr="00C44F8C">
        <w:rPr>
          <w:rFonts w:ascii="Palatino Linotype" w:hAnsi="Palatino Linotype"/>
        </w:rPr>
        <w:t xml:space="preserve"> Και του πυρός φλέγοντος έργω δεικνύει.</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Ταις της Παναχράντου σου Μητρός αγίαις πρεσβείαις, Χριστέ ο Θεός, ελέησον ημάς. Αμήν.</w:t>
      </w:r>
    </w:p>
    <w:p w:rsidR="00EF2595" w:rsidRPr="00DF66F5" w:rsidRDefault="00EF2595" w:rsidP="00DF66F5">
      <w:pPr>
        <w:spacing w:line="360" w:lineRule="auto"/>
        <w:jc w:val="center"/>
        <w:rPr>
          <w:rFonts w:ascii="Palatino Linotype" w:hAnsi="Palatino Linotype"/>
          <w:b/>
        </w:rPr>
      </w:pPr>
      <w:r w:rsidRPr="00DF66F5">
        <w:rPr>
          <w:rFonts w:ascii="Palatino Linotype" w:hAnsi="Palatino Linotype"/>
          <w:b/>
        </w:rPr>
        <w:t>Ωδή ζ . Παίδες Εβραίων.</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Πάσα πνοή σε μακαρίζει, Σκιαδενή Ευλογημένη Θεοτόκε· εξ Εικόνος της σης, αφθόνως γαρ εκβλύζεις, τα ρείθρα των ιάσεων, ευσεβών εις σωτηρίαν.</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Ρόδον καθάπερ πανευώδες, ευωδία των μεγίστων δωρεών σου, Σκιαδενή τας ψυχάς, των πόθω προσιόντων, Εικών σου η πανσέβαστος, μυστικώς αρωματίζει.</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Ταύτην Παρθένε την Μονήν σου, τη Εικόνι σου ενθέως καυχωμένη, εκ παντοίας εχθρών, επιβουλής και βλάβης, και πειρασμών διάσωζε, τη θερμή σου προστασία.</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Λύτρωσαι πάντας Θεοτόκε, τους προστρέχοντας Μονή σου τη αγία, και τιμώντας την σην, υπέρτιμον Εικόνα, εξ αδοκήτων θλίψεων, και κινδύνων πολυτρόπων.</w:t>
      </w:r>
    </w:p>
    <w:p w:rsidR="00EF2595" w:rsidRPr="00C6454B" w:rsidRDefault="00EF2595" w:rsidP="00C6454B">
      <w:pPr>
        <w:spacing w:line="360" w:lineRule="auto"/>
        <w:jc w:val="center"/>
        <w:rPr>
          <w:rFonts w:ascii="Palatino Linotype" w:hAnsi="Palatino Linotype"/>
          <w:b/>
        </w:rPr>
      </w:pPr>
      <w:r w:rsidRPr="00C6454B">
        <w:rPr>
          <w:rFonts w:ascii="Palatino Linotype" w:hAnsi="Palatino Linotype"/>
          <w:b/>
        </w:rPr>
        <w:t>Ωδή η</w:t>
      </w:r>
      <w:r>
        <w:rPr>
          <w:rFonts w:ascii="Palatino Linotype" w:hAnsi="Palatino Linotype"/>
          <w:b/>
        </w:rPr>
        <w:t>’</w:t>
      </w:r>
      <w:r w:rsidRPr="00C6454B">
        <w:rPr>
          <w:rFonts w:ascii="Palatino Linotype" w:hAnsi="Palatino Linotype"/>
          <w:b/>
        </w:rPr>
        <w:t xml:space="preserve"> . Τον άναρχον Βασιλέα.</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Την πάντιμον της Παρθένου Εικόνα, τιμήσωμεν οι πιστοί εκβοώντες· Παρθένε Σκιαδενή, υπέρ ημών μη παύση, Χριστόν εκδυσωπούσα.</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Κειμήλιον ως ευώδες πλουτούσα, Εικόνα σου την σεπτήν η Μονή σου, Μαρία Σκιαδενή, το Χαίρε μετά δέους, βοά σοι ασιγήτως.</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Νοσούσι την θεραπείαν παρέχει, η χάρις σου Σκιαδενή Θεομήτορ, Εικόνος εκ της σης, πηγής ως εξ αγίας, αφθόνως προϊούσα.</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Οδήγησον προς οδόν σωτηρίας, προνοίας σου κραταιά βακτηρία, ημάς ω Σκιαδενή, τους περιπτυσσομένους, την θείαν σου Εικόνα.</w:t>
      </w:r>
    </w:p>
    <w:p w:rsidR="00EF2595" w:rsidRPr="00C6454B" w:rsidRDefault="00EF2595" w:rsidP="00C6454B">
      <w:pPr>
        <w:spacing w:line="360" w:lineRule="auto"/>
        <w:jc w:val="center"/>
        <w:rPr>
          <w:rFonts w:ascii="Palatino Linotype" w:hAnsi="Palatino Linotype"/>
          <w:b/>
        </w:rPr>
      </w:pPr>
      <w:r w:rsidRPr="00C6454B">
        <w:rPr>
          <w:rFonts w:ascii="Palatino Linotype" w:hAnsi="Palatino Linotype"/>
          <w:b/>
        </w:rPr>
        <w:t>Ωδή θ</w:t>
      </w:r>
      <w:r>
        <w:rPr>
          <w:rFonts w:ascii="Palatino Linotype" w:hAnsi="Palatino Linotype"/>
          <w:b/>
        </w:rPr>
        <w:t>’</w:t>
      </w:r>
      <w:r w:rsidRPr="00C6454B">
        <w:rPr>
          <w:rFonts w:ascii="Palatino Linotype" w:hAnsi="Palatino Linotype"/>
          <w:b/>
        </w:rPr>
        <w:t xml:space="preserve"> . Εξέστη επί τούτω.</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Τιμώντες της Μορφής σου της θεαυγούς, Σκιαδενή χαρακτήρα τον τίμιον, οι ευσεβείς, και ανευφημούντες χρεωστικώς, τα πλήθη των σημείων σου, κράζομεν Παρθένε</w:t>
      </w:r>
      <w:r>
        <w:rPr>
          <w:rFonts w:ascii="Palatino Linotype" w:hAnsi="Palatino Linotype"/>
        </w:rPr>
        <w:t xml:space="preserve"> </w:t>
      </w:r>
      <w:r w:rsidRPr="00C44F8C">
        <w:rPr>
          <w:rFonts w:ascii="Palatino Linotype" w:hAnsi="Palatino Linotype"/>
        </w:rPr>
        <w:t>ικετικώς· Μη παύση τω Υιώ σου, προσάγουσα δεήσεις, υπέρ ημών των αγαπώντων σε.</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Εκλάμπουσα ηλίου δίκην αεί, μυστικώς εκ της θείας Εικόνος σου, η φωταυγής, χάρις των θαυμάτων σου Σκιαδενή, φαιδρύνει τους οικέτας σου, τους αναβοώντάς</w:t>
      </w:r>
      <w:r>
        <w:rPr>
          <w:rFonts w:ascii="Palatino Linotype" w:hAnsi="Palatino Linotype"/>
        </w:rPr>
        <w:t xml:space="preserve"> </w:t>
      </w:r>
      <w:r w:rsidRPr="00C44F8C">
        <w:rPr>
          <w:rFonts w:ascii="Palatino Linotype" w:hAnsi="Palatino Linotype"/>
        </w:rPr>
        <w:t>σοι εκ ψυχής· Αγνή Παρθένε χαίρε, ανθρώπων σωτηρία, και των Αγγέλων αγαλλίαμα.</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Η όψις σου γλυκεία και ιλαρά, καθοράται τη θεία Εικόνι σου, πνευματικής, ευφροσύνης Πάναγνε Σκιαδενή, πληρούσα τους οικέτας σου, τους προσερχομένους τη</w:t>
      </w:r>
      <w:r>
        <w:rPr>
          <w:rFonts w:ascii="Palatino Linotype" w:hAnsi="Palatino Linotype"/>
        </w:rPr>
        <w:t xml:space="preserve"> </w:t>
      </w:r>
      <w:r w:rsidRPr="00C44F8C">
        <w:rPr>
          <w:rFonts w:ascii="Palatino Linotype" w:hAnsi="Palatino Linotype"/>
        </w:rPr>
        <w:t>ση Μονή· οις δίδου σωτηρίαν, πρεσβείαις μητρικαίς σου, προς τον εκ σου ενανθρωπήσαντα.</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Υπέραγνε Παρθένε Μήτερ Θεού, Σκιαδενή Θεοτόκε Πανύμνητε, ως ευμενής, δέχου των αθλίων σου οικετών, τα εξ αγάπης άσματα, και την υμνωδίαν την ταπεινήν,</w:t>
      </w:r>
      <w:r>
        <w:rPr>
          <w:rFonts w:ascii="Palatino Linotype" w:hAnsi="Palatino Linotype"/>
        </w:rPr>
        <w:t xml:space="preserve"> </w:t>
      </w:r>
      <w:r w:rsidRPr="00C44F8C">
        <w:rPr>
          <w:rFonts w:ascii="Palatino Linotype" w:hAnsi="Palatino Linotype"/>
        </w:rPr>
        <w:t>αυτοίς δωροφορούσα, της αντιλήψεως σου, δι  εὐσπλαγχνίαν τα χαρίσματα.</w:t>
      </w:r>
    </w:p>
    <w:p w:rsidR="00EF2595" w:rsidRPr="00C6454B" w:rsidRDefault="00EF2595" w:rsidP="00C6454B">
      <w:pPr>
        <w:spacing w:line="360" w:lineRule="auto"/>
        <w:jc w:val="center"/>
        <w:rPr>
          <w:rFonts w:ascii="Palatino Linotype" w:hAnsi="Palatino Linotype"/>
          <w:b/>
        </w:rPr>
      </w:pPr>
      <w:r w:rsidRPr="00C6454B">
        <w:rPr>
          <w:rFonts w:ascii="Palatino Linotype" w:hAnsi="Palatino Linotype"/>
          <w:b/>
        </w:rPr>
        <w:t>Εξαποστειλάριον. Γυναίκες ακουτίσθητε.</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Αγάλλονται τα πέρατα, της οικουμένης σήμερον, εν τη γεννήσει σου Κόρη, Θεοκυήτορ Μαρία· εν η και των φυσάντων σε, το λυπηρόν διέλυσας, της ατεκνίας όνειδος,</w:t>
      </w:r>
      <w:r>
        <w:rPr>
          <w:rFonts w:ascii="Palatino Linotype" w:hAnsi="Palatino Linotype"/>
        </w:rPr>
        <w:t xml:space="preserve"> </w:t>
      </w:r>
      <w:r w:rsidRPr="00C44F8C">
        <w:rPr>
          <w:rFonts w:ascii="Palatino Linotype" w:hAnsi="Palatino Linotype"/>
        </w:rPr>
        <w:t>και της Προμήτορος Εύας, την εν τω τίκτειν κατάραν.</w:t>
      </w:r>
    </w:p>
    <w:p w:rsidR="00EF2595" w:rsidRPr="00C6454B" w:rsidRDefault="00EF2595" w:rsidP="00C6454B">
      <w:pPr>
        <w:spacing w:line="360" w:lineRule="auto"/>
        <w:jc w:val="center"/>
        <w:rPr>
          <w:rFonts w:ascii="Palatino Linotype" w:hAnsi="Palatino Linotype"/>
          <w:b/>
        </w:rPr>
      </w:pPr>
      <w:r w:rsidRPr="00C6454B">
        <w:rPr>
          <w:rFonts w:ascii="Palatino Linotype" w:hAnsi="Palatino Linotype"/>
          <w:b/>
        </w:rPr>
        <w:t>Έτερον της Εορτής. Όμοιον.</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Αδάμ ανακαινίσθητι, και Εύα μεγαλύνθητι· Προφήται συν Αποστόλοις, χορεύσατε και Δικαίοις· κοινή χαρά εν τω κόσμω, Αγγέλων τε και ανθρώπων, εκ των Δικαίων</w:t>
      </w:r>
      <w:r>
        <w:rPr>
          <w:rFonts w:ascii="Palatino Linotype" w:hAnsi="Palatino Linotype"/>
        </w:rPr>
        <w:t xml:space="preserve"> </w:t>
      </w:r>
      <w:r w:rsidRPr="00C44F8C">
        <w:rPr>
          <w:rFonts w:ascii="Palatino Linotype" w:hAnsi="Palatino Linotype"/>
        </w:rPr>
        <w:t>σήμερον, Ιωακείμ και της Άννης, γεννάται η Θεοτόκος.</w:t>
      </w:r>
    </w:p>
    <w:p w:rsidR="00EF2595" w:rsidRPr="00C6454B" w:rsidRDefault="00EF2595" w:rsidP="00C6454B">
      <w:pPr>
        <w:spacing w:line="360" w:lineRule="auto"/>
        <w:jc w:val="center"/>
        <w:rPr>
          <w:rFonts w:ascii="Palatino Linotype" w:hAnsi="Palatino Linotype"/>
          <w:b/>
        </w:rPr>
      </w:pPr>
      <w:r w:rsidRPr="00C6454B">
        <w:rPr>
          <w:rFonts w:ascii="Palatino Linotype" w:hAnsi="Palatino Linotype"/>
          <w:b/>
        </w:rPr>
        <w:t>Έτερον της Αγίας Εικόνος. Όμοιον.</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Οχύρωμα ακλόνητον, και τείχος απροσμάχητον, γαλήνης θείον λιμένα, και κιβωτόν σωτηρίας, την ιεράν Εικόνα σου, ω Σκιαδενή κατέχοντες, χαράς πολλής πληρούμεθα,</w:t>
      </w:r>
      <w:r>
        <w:rPr>
          <w:rFonts w:ascii="Palatino Linotype" w:hAnsi="Palatino Linotype"/>
        </w:rPr>
        <w:t xml:space="preserve"> </w:t>
      </w:r>
      <w:r w:rsidRPr="00C44F8C">
        <w:rPr>
          <w:rFonts w:ascii="Palatino Linotype" w:hAnsi="Palatino Linotype"/>
        </w:rPr>
        <w:t>και άδομεν εκ καρδίας, τη θεία δόξη σου αίνον.</w:t>
      </w:r>
    </w:p>
    <w:p w:rsidR="00EF2595" w:rsidRDefault="00EF2595" w:rsidP="00C44F8C">
      <w:pPr>
        <w:spacing w:line="360" w:lineRule="auto"/>
        <w:jc w:val="both"/>
        <w:rPr>
          <w:rFonts w:ascii="Palatino Linotype" w:hAnsi="Palatino Linotype"/>
        </w:rPr>
      </w:pPr>
      <w:r w:rsidRPr="00C44F8C">
        <w:rPr>
          <w:rFonts w:ascii="Palatino Linotype" w:hAnsi="Palatino Linotype"/>
        </w:rPr>
        <w:t>ΕΙΣ ΤΟΥΣ ΑΙΝΟΥΣ. Ιστώμεν στιχ. στ</w:t>
      </w:r>
      <w:r>
        <w:rPr>
          <w:rFonts w:ascii="Palatino Linotype" w:hAnsi="Palatino Linotype"/>
        </w:rPr>
        <w:t>’</w:t>
      </w:r>
      <w:r w:rsidRPr="00C44F8C">
        <w:rPr>
          <w:rFonts w:ascii="Palatino Linotype" w:hAnsi="Palatino Linotype"/>
        </w:rPr>
        <w:t xml:space="preserve">  καὶ ψάλλομεν Στιχηρά Προσόμοια της Εορτής γ</w:t>
      </w:r>
      <w:r>
        <w:rPr>
          <w:rFonts w:ascii="Palatino Linotype" w:hAnsi="Palatino Linotype"/>
        </w:rPr>
        <w:t>’</w:t>
      </w:r>
      <w:r w:rsidRPr="00C44F8C">
        <w:rPr>
          <w:rFonts w:ascii="Palatino Linotype" w:hAnsi="Palatino Linotype"/>
        </w:rPr>
        <w:t xml:space="preserve">  καὶ της Αγίας Εικόνος γ</w:t>
      </w:r>
      <w:r>
        <w:rPr>
          <w:rFonts w:ascii="Palatino Linotype" w:hAnsi="Palatino Linotype"/>
        </w:rPr>
        <w:t>’</w:t>
      </w:r>
      <w:r w:rsidRPr="00C44F8C">
        <w:rPr>
          <w:rFonts w:ascii="Palatino Linotype" w:hAnsi="Palatino Linotype"/>
        </w:rPr>
        <w:t xml:space="preserve"> , τα κάτωθι.</w:t>
      </w:r>
    </w:p>
    <w:p w:rsidR="00EF2595" w:rsidRPr="00C6454B" w:rsidRDefault="00EF2595" w:rsidP="00C6454B">
      <w:pPr>
        <w:spacing w:line="360" w:lineRule="auto"/>
        <w:jc w:val="center"/>
        <w:rPr>
          <w:rFonts w:ascii="Palatino Linotype" w:hAnsi="Palatino Linotype"/>
          <w:b/>
        </w:rPr>
      </w:pPr>
      <w:r w:rsidRPr="00C6454B">
        <w:rPr>
          <w:rFonts w:ascii="Palatino Linotype" w:hAnsi="Palatino Linotype"/>
          <w:b/>
        </w:rPr>
        <w:t>Ήχος α</w:t>
      </w:r>
      <w:r>
        <w:rPr>
          <w:rFonts w:ascii="Palatino Linotype" w:hAnsi="Palatino Linotype"/>
          <w:b/>
        </w:rPr>
        <w:t>’</w:t>
      </w:r>
      <w:r w:rsidRPr="00C6454B">
        <w:rPr>
          <w:rFonts w:ascii="Palatino Linotype" w:hAnsi="Palatino Linotype"/>
          <w:b/>
        </w:rPr>
        <w:t xml:space="preserve"> .  Ω του παραδόξου θαύματος.</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Ω του παραδόξου θαύματος! η πηγή της ζωής, εκ της στείρας τίκτεται· η χάρις καρπογονείν, λαμπρώς απάρχεται. Ευφραίνου Ιωακείμ, της Θεοτόκου γεννήτωρ γενόμενος·</w:t>
      </w:r>
      <w:r>
        <w:rPr>
          <w:rFonts w:ascii="Palatino Linotype" w:hAnsi="Palatino Linotype"/>
        </w:rPr>
        <w:t xml:space="preserve"> </w:t>
      </w:r>
      <w:r w:rsidRPr="00C44F8C">
        <w:rPr>
          <w:rFonts w:ascii="Palatino Linotype" w:hAnsi="Palatino Linotype"/>
        </w:rPr>
        <w:t>ουκ έστιν άλλος ως συ, των γηγενών γεννητόρων θεόληπτε· η γαρ θεοδόχος Κόρη, του Θεού το σκήνωμα, το πανάγιον όρος, δια σου ημίν δεδώρηται.</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Ω του παραδόξου θαύματος! ο εκ στείρας καρπός, αναλάμψας νεύματι, του πάντων Δημιουργού, και Παντοκράτορος, ευτόνως την κοσμικήν, των αγαθών διαλέλυκε</w:t>
      </w:r>
      <w:r>
        <w:rPr>
          <w:rFonts w:ascii="Palatino Linotype" w:hAnsi="Palatino Linotype"/>
        </w:rPr>
        <w:t xml:space="preserve"> </w:t>
      </w:r>
      <w:r w:rsidRPr="00C44F8C">
        <w:rPr>
          <w:rFonts w:ascii="Palatino Linotype" w:hAnsi="Palatino Linotype"/>
        </w:rPr>
        <w:t>στείρωσιν. Μητέρες συν τη Μητρί, της Θεοτόκου χορεύσατε κράζουσαι· Κεχαριτωμένη χαίρε, μετά σου ο Κύριος, ο παρέχων τω κόσμω, δια σου το μέγα έλεος.</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Στήλη σωφροσύνης έμψυχος, και λαμπρόν δοχείον, αποστίλβον χάριτι, η Άννα η ευκλεής, φανείσα τέτοκε, την πρόβολον αληθώς, της παρθενίας το θείον απάνθισμα,</w:t>
      </w:r>
      <w:r>
        <w:rPr>
          <w:rFonts w:ascii="Palatino Linotype" w:hAnsi="Palatino Linotype"/>
        </w:rPr>
        <w:t xml:space="preserve"> </w:t>
      </w:r>
      <w:r w:rsidRPr="00C44F8C">
        <w:rPr>
          <w:rFonts w:ascii="Palatino Linotype" w:hAnsi="Palatino Linotype"/>
        </w:rPr>
        <w:t>την πάσαις παρθενικαίς, και παρθενίας ποθούσαις το χάρισμα, το της παρθενίας κάλλος, εμφανώς βραβεύουσαν, και παρέχουσαν πάσιν, τοις πιστοίς το μέγα έλεος.</w:t>
      </w:r>
    </w:p>
    <w:p w:rsidR="00EF2595" w:rsidRPr="00C6454B" w:rsidRDefault="00EF2595" w:rsidP="00C6454B">
      <w:pPr>
        <w:spacing w:line="360" w:lineRule="auto"/>
        <w:jc w:val="center"/>
        <w:rPr>
          <w:rFonts w:ascii="Palatino Linotype" w:hAnsi="Palatino Linotype"/>
          <w:b/>
        </w:rPr>
      </w:pPr>
      <w:r w:rsidRPr="00C6454B">
        <w:rPr>
          <w:rFonts w:ascii="Palatino Linotype" w:hAnsi="Palatino Linotype"/>
          <w:b/>
        </w:rPr>
        <w:t>Έτερα της Αγίας Εικόνος. Ήχος β</w:t>
      </w:r>
      <w:r>
        <w:rPr>
          <w:rFonts w:ascii="Palatino Linotype" w:hAnsi="Palatino Linotype"/>
          <w:b/>
        </w:rPr>
        <w:t>’</w:t>
      </w:r>
      <w:r w:rsidRPr="00C6454B">
        <w:rPr>
          <w:rFonts w:ascii="Palatino Linotype" w:hAnsi="Palatino Linotype"/>
          <w:b/>
        </w:rPr>
        <w:t xml:space="preserve"> . Ποίοις ευφημιών στέμμασι.</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Ποίοις οι χοϊκοί στόμασιν, ασπασώμεθά σου την Εικόνα; ταύτην γαρ πλουσίως η χάρις σου, πλούτω Σκιαδενή επεσκίασε, της περί ημάς σου ευσπλαγχνίας, και κρήνην,</w:t>
      </w:r>
      <w:r>
        <w:rPr>
          <w:rFonts w:ascii="Palatino Linotype" w:hAnsi="Palatino Linotype"/>
        </w:rPr>
        <w:t xml:space="preserve"> </w:t>
      </w:r>
      <w:r w:rsidRPr="00C44F8C">
        <w:rPr>
          <w:rFonts w:ascii="Palatino Linotype" w:hAnsi="Palatino Linotype"/>
        </w:rPr>
        <w:t>τοις προσιούσι μετά πίστεως, Παρθένε, των δωρεών σου απειργάσατο, εξ ης αεί απαντλούντες, ύδωρ ζωηφόρον, ευφραινόμεθα μυστικώς, και πόθω υμνούμέν σε, ως</w:t>
      </w:r>
      <w:r>
        <w:rPr>
          <w:rFonts w:ascii="Palatino Linotype" w:hAnsi="Palatino Linotype"/>
        </w:rPr>
        <w:t xml:space="preserve"> </w:t>
      </w:r>
      <w:r w:rsidRPr="00C44F8C">
        <w:rPr>
          <w:rFonts w:ascii="Palatino Linotype" w:hAnsi="Palatino Linotype"/>
        </w:rPr>
        <w:t>Θεού Μητέρα άχραντον.</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Ποίοις οι εναγείς χείλεσιν, προσπτυξώμεθά σου την Εικόνα; ταύτην γαρ εχέγγυον δέδωκας, και στηλογραφίαν ουράνιον, της περί ημάς σου προμηθείας· διο περ,</w:t>
      </w:r>
      <w:r>
        <w:rPr>
          <w:rFonts w:ascii="Palatino Linotype" w:hAnsi="Palatino Linotype"/>
        </w:rPr>
        <w:t xml:space="preserve"> </w:t>
      </w:r>
      <w:r w:rsidRPr="00C44F8C">
        <w:rPr>
          <w:rFonts w:ascii="Palatino Linotype" w:hAnsi="Palatino Linotype"/>
        </w:rPr>
        <w:t>εν τη Μονή σου καταφεύγοντες, ωδαίς σε χαριστηρίοις μακαρίζομεν, χαίρε εκ πόθου βοώντες, Άχραντε Παρθένε, Υπερύμνητε Σκιαδενή, της Ρόδου το καύχημα, και</w:t>
      </w:r>
      <w:r>
        <w:rPr>
          <w:rFonts w:ascii="Palatino Linotype" w:hAnsi="Palatino Linotype"/>
        </w:rPr>
        <w:t xml:space="preserve"> </w:t>
      </w:r>
      <w:r w:rsidRPr="00C44F8C">
        <w:rPr>
          <w:rFonts w:ascii="Palatino Linotype" w:hAnsi="Palatino Linotype"/>
        </w:rPr>
        <w:t>πιστών θερμή αντίληψις.</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Ποίοις οι ευτελείς όμμασιν, εποψώμεθά σου την Εικόνα; ότι της λαμπράς προστασίας σου, εξ αυτής το φως το ανέσπερον, Σκιαδενή Παρθένε ανατέλλεις, το σκότος,</w:t>
      </w:r>
      <w:r>
        <w:rPr>
          <w:rFonts w:ascii="Palatino Linotype" w:hAnsi="Palatino Linotype"/>
        </w:rPr>
        <w:t xml:space="preserve"> </w:t>
      </w:r>
      <w:r w:rsidRPr="00C44F8C">
        <w:rPr>
          <w:rFonts w:ascii="Palatino Linotype" w:hAnsi="Palatino Linotype"/>
        </w:rPr>
        <w:t>των πειρασμών αποδιώκουσα, και νύκτα, των δυσχερών διασκεδάζουσα, και καταυγάζουσα πάντας, τους τα θαύματά σου, ανυμνούντας χρεωστικώς, δι  ὧν αεί δείκνυσαι,</w:t>
      </w:r>
      <w:r>
        <w:rPr>
          <w:rFonts w:ascii="Palatino Linotype" w:hAnsi="Palatino Linotype"/>
        </w:rPr>
        <w:t xml:space="preserve"> </w:t>
      </w:r>
      <w:r w:rsidRPr="00C44F8C">
        <w:rPr>
          <w:rFonts w:ascii="Palatino Linotype" w:hAnsi="Palatino Linotype"/>
        </w:rPr>
        <w:t>ευεργέτις των καλούντων σε.</w:t>
      </w:r>
    </w:p>
    <w:p w:rsidR="00EF2595" w:rsidRDefault="00EF2595" w:rsidP="00C6454B">
      <w:pPr>
        <w:spacing w:line="360" w:lineRule="auto"/>
        <w:jc w:val="center"/>
        <w:rPr>
          <w:rFonts w:ascii="Palatino Linotype" w:hAnsi="Palatino Linotype"/>
          <w:b/>
        </w:rPr>
      </w:pPr>
    </w:p>
    <w:p w:rsidR="00EF2595" w:rsidRPr="00C6454B" w:rsidRDefault="00EF2595" w:rsidP="00C6454B">
      <w:pPr>
        <w:spacing w:line="360" w:lineRule="auto"/>
        <w:jc w:val="center"/>
        <w:rPr>
          <w:rFonts w:ascii="Palatino Linotype" w:hAnsi="Palatino Linotype"/>
          <w:b/>
        </w:rPr>
      </w:pPr>
      <w:r w:rsidRPr="00C6454B">
        <w:rPr>
          <w:rFonts w:ascii="Palatino Linotype" w:hAnsi="Palatino Linotype"/>
          <w:b/>
        </w:rPr>
        <w:t>Δόξα. Ήχος πλ. β</w:t>
      </w:r>
      <w:r>
        <w:rPr>
          <w:rFonts w:ascii="Palatino Linotype" w:hAnsi="Palatino Linotype"/>
          <w:b/>
        </w:rPr>
        <w:t>’</w:t>
      </w:r>
      <w:r w:rsidRPr="00C6454B">
        <w:rPr>
          <w:rFonts w:ascii="Palatino Linotype" w:hAnsi="Palatino Linotype"/>
          <w:b/>
        </w:rPr>
        <w:t xml:space="preserve"> .</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Αύτη η ημέρα Κυρίου, αγαλλιάσθε λαοί· ιδού γαρ του φωτός ο νυμφών, και η βίβλος του λόγου της ζωής, εκ γαστρός προελήλυθε· και η κατά ανατολάς πύλη αποκυηθείσα,</w:t>
      </w:r>
      <w:r>
        <w:rPr>
          <w:rFonts w:ascii="Palatino Linotype" w:hAnsi="Palatino Linotype"/>
        </w:rPr>
        <w:t xml:space="preserve"> </w:t>
      </w:r>
      <w:r w:rsidRPr="00C44F8C">
        <w:rPr>
          <w:rFonts w:ascii="Palatino Linotype" w:hAnsi="Palatino Linotype"/>
        </w:rPr>
        <w:t>προσμένει την είσοδον, του Ιερέως του Μεγάλου· μόνη, και μόνον εισάγουσα Χριστόν εις την οικουμένην, προς σωτηρίαν των ψυχών ημών.</w:t>
      </w:r>
    </w:p>
    <w:p w:rsidR="00EF2595" w:rsidRPr="00C6454B" w:rsidRDefault="00EF2595" w:rsidP="00C6454B">
      <w:pPr>
        <w:spacing w:line="360" w:lineRule="auto"/>
        <w:jc w:val="center"/>
        <w:rPr>
          <w:rFonts w:ascii="Palatino Linotype" w:hAnsi="Palatino Linotype"/>
          <w:b/>
        </w:rPr>
      </w:pPr>
      <w:r w:rsidRPr="00C6454B">
        <w:rPr>
          <w:rFonts w:ascii="Palatino Linotype" w:hAnsi="Palatino Linotype"/>
          <w:b/>
        </w:rPr>
        <w:t>Και νυν. Της Αγίας Εικόνος. Ο αυτός.</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Τις μη μακαρίσει σε, Θεοτόκε Παρθένε; τις μη θαυμάσει και δοξάσει, τα μεγαλεία της Εικόνος σου; εκ αυτής γαρ ως εκ πηγής, της χάριτός σου τα ρείθρα αναβλύζουσα,</w:t>
      </w:r>
      <w:r>
        <w:rPr>
          <w:rFonts w:ascii="Palatino Linotype" w:hAnsi="Palatino Linotype"/>
        </w:rPr>
        <w:t xml:space="preserve"> </w:t>
      </w:r>
      <w:r w:rsidRPr="00C44F8C">
        <w:rPr>
          <w:rFonts w:ascii="Palatino Linotype" w:hAnsi="Palatino Linotype"/>
        </w:rPr>
        <w:t>ευεργετείς πολυειδώς και πολυτρόπως, τους επικαλουμένους εκ ψυχής, την μητρικήν σου αντίληψιν. Διο εν τη Μονή σου συνελθόντες, ευχαρίστως σε ανυμνούμεν,</w:t>
      </w:r>
      <w:r>
        <w:rPr>
          <w:rFonts w:ascii="Palatino Linotype" w:hAnsi="Palatino Linotype"/>
        </w:rPr>
        <w:t xml:space="preserve"> </w:t>
      </w:r>
      <w:r w:rsidRPr="00C44F8C">
        <w:rPr>
          <w:rFonts w:ascii="Palatino Linotype" w:hAnsi="Palatino Linotype"/>
        </w:rPr>
        <w:t>και εκ πόθου ικετεύομεν· Μήτερ Κυρία Σκιαδενή, την σην βοήθειαν δίδου ημίν, τοις προστρέχουσι τη σκέπη σου.</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Δοξολογία Μεγάλη και Απόλυσις.</w:t>
      </w:r>
    </w:p>
    <w:p w:rsidR="00EF2595" w:rsidRPr="00C6454B" w:rsidRDefault="00EF2595" w:rsidP="00C6454B">
      <w:pPr>
        <w:spacing w:line="360" w:lineRule="auto"/>
        <w:jc w:val="center"/>
        <w:rPr>
          <w:rFonts w:ascii="Palatino Linotype" w:hAnsi="Palatino Linotype"/>
          <w:b/>
        </w:rPr>
      </w:pPr>
      <w:r w:rsidRPr="00C6454B">
        <w:rPr>
          <w:rFonts w:ascii="Palatino Linotype" w:hAnsi="Palatino Linotype"/>
          <w:b/>
        </w:rPr>
        <w:t>Μεγαλυνάρια.</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Χαίροις Θεονύμφευτε Σκιαδενή, καύχημα της Ρόδου, και προπύργιον κραταιόν· χαίροις προστασία, των επικαλουμένων, την θαυμαστήν σου χάριν, εν περιστάσεσι.</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Σκέπε την Μονήν σου την ιεράν, από δυσπραγίας, και κινδύνων επιβουλής, και δίδου απαύστως, της μητρικής στοργής σου, ω Σκιαδενή την χάριν, τοις προσιούσί</w:t>
      </w:r>
      <w:r>
        <w:rPr>
          <w:rFonts w:ascii="Palatino Linotype" w:hAnsi="Palatino Linotype"/>
        </w:rPr>
        <w:t xml:space="preserve"> </w:t>
      </w:r>
      <w:r w:rsidRPr="00C44F8C">
        <w:rPr>
          <w:rFonts w:ascii="Palatino Linotype" w:hAnsi="Palatino Linotype"/>
        </w:rPr>
        <w:t>σοι.</w:t>
      </w:r>
    </w:p>
    <w:p w:rsidR="00EF2595" w:rsidRDefault="00EF2595" w:rsidP="00C6454B">
      <w:pPr>
        <w:spacing w:line="360" w:lineRule="auto"/>
        <w:jc w:val="center"/>
        <w:rPr>
          <w:rFonts w:ascii="Palatino Linotype" w:hAnsi="Palatino Linotype"/>
          <w:b/>
        </w:rPr>
      </w:pPr>
    </w:p>
    <w:p w:rsidR="00EF2595" w:rsidRDefault="00EF2595" w:rsidP="00C6454B">
      <w:pPr>
        <w:spacing w:line="360" w:lineRule="auto"/>
        <w:jc w:val="center"/>
        <w:rPr>
          <w:rFonts w:ascii="Palatino Linotype" w:hAnsi="Palatino Linotype"/>
          <w:b/>
        </w:rPr>
      </w:pPr>
    </w:p>
    <w:p w:rsidR="00EF2595" w:rsidRDefault="00EF2595" w:rsidP="00C6454B">
      <w:pPr>
        <w:spacing w:line="360" w:lineRule="auto"/>
        <w:jc w:val="center"/>
        <w:rPr>
          <w:rFonts w:ascii="Palatino Linotype" w:hAnsi="Palatino Linotype"/>
          <w:b/>
        </w:rPr>
      </w:pPr>
    </w:p>
    <w:p w:rsidR="00EF2595" w:rsidRDefault="00EF2595" w:rsidP="00C6454B">
      <w:pPr>
        <w:spacing w:line="360" w:lineRule="auto"/>
        <w:jc w:val="center"/>
        <w:rPr>
          <w:rFonts w:ascii="Palatino Linotype" w:hAnsi="Palatino Linotype"/>
          <w:b/>
        </w:rPr>
      </w:pPr>
    </w:p>
    <w:p w:rsidR="00EF2595" w:rsidRDefault="00EF2595" w:rsidP="00C6454B">
      <w:pPr>
        <w:spacing w:line="360" w:lineRule="auto"/>
        <w:jc w:val="center"/>
        <w:rPr>
          <w:rFonts w:ascii="Palatino Linotype" w:hAnsi="Palatino Linotype"/>
          <w:b/>
        </w:rPr>
      </w:pPr>
    </w:p>
    <w:p w:rsidR="00EF2595" w:rsidRDefault="00EF2595" w:rsidP="00C6454B">
      <w:pPr>
        <w:spacing w:line="360" w:lineRule="auto"/>
        <w:jc w:val="center"/>
        <w:rPr>
          <w:rFonts w:ascii="Palatino Linotype" w:hAnsi="Palatino Linotype"/>
          <w:b/>
        </w:rPr>
      </w:pPr>
      <w:r w:rsidRPr="00C6454B">
        <w:rPr>
          <w:rFonts w:ascii="Palatino Linotype" w:hAnsi="Palatino Linotype"/>
          <w:b/>
        </w:rPr>
        <w:t>ΚΑΝΩΝ ΠΑΡΑΚΛΗΤΙΚΟΣ</w:t>
      </w:r>
    </w:p>
    <w:p w:rsidR="00EF2595" w:rsidRPr="00C6454B" w:rsidRDefault="00EF2595" w:rsidP="00C6454B">
      <w:pPr>
        <w:spacing w:line="360" w:lineRule="auto"/>
        <w:jc w:val="center"/>
        <w:rPr>
          <w:rFonts w:ascii="Palatino Linotype" w:hAnsi="Palatino Linotype"/>
          <w:b/>
        </w:rPr>
      </w:pPr>
      <w:r w:rsidRPr="00673380">
        <w:rPr>
          <w:rFonts w:ascii="Palatino Linotype" w:hAnsi="Palatino Linotype"/>
          <w:b/>
          <w:noProof/>
          <w:lang w:eastAsia="el-GR"/>
        </w:rPr>
        <w:pict>
          <v:shape id="1 - Εικόνα" o:spid="_x0000_i1026" type="#_x0000_t75" alt="7e8d968bc6d48e42740b5ffefd9893ed.jpg" style="width:4in;height:431.25pt;visibility:visible">
            <v:imagedata r:id="rId7" o:title=""/>
          </v:shape>
        </w:pict>
      </w:r>
    </w:p>
    <w:p w:rsidR="00EF2595" w:rsidRDefault="00EF2595" w:rsidP="00C44F8C">
      <w:pPr>
        <w:spacing w:line="360" w:lineRule="auto"/>
        <w:jc w:val="both"/>
        <w:rPr>
          <w:rFonts w:ascii="Palatino Linotype" w:hAnsi="Palatino Linotype"/>
        </w:rPr>
      </w:pPr>
      <w:r w:rsidRPr="00C44F8C">
        <w:rPr>
          <w:rFonts w:ascii="Palatino Linotype" w:hAnsi="Palatino Linotype"/>
        </w:rPr>
        <w:t>Ευλογήσαντος του Ιερέως το Κύριε εισάκουσον, μεθ</w:t>
      </w:r>
      <w:r>
        <w:rPr>
          <w:rFonts w:ascii="Palatino Linotype" w:hAnsi="Palatino Linotype"/>
        </w:rPr>
        <w:t>’</w:t>
      </w:r>
      <w:r w:rsidRPr="00C44F8C">
        <w:rPr>
          <w:rFonts w:ascii="Palatino Linotype" w:hAnsi="Palatino Linotype"/>
        </w:rPr>
        <w:t xml:space="preserve">  ὃ το Θεός Κύριος και τα κάτωθι Τροπάρια.</w:t>
      </w:r>
    </w:p>
    <w:p w:rsidR="00EF2595" w:rsidRPr="00C6454B" w:rsidRDefault="00EF2595" w:rsidP="00C6454B">
      <w:pPr>
        <w:spacing w:line="360" w:lineRule="auto"/>
        <w:jc w:val="center"/>
        <w:rPr>
          <w:rFonts w:ascii="Palatino Linotype" w:hAnsi="Palatino Linotype"/>
          <w:b/>
        </w:rPr>
      </w:pPr>
      <w:r w:rsidRPr="00C6454B">
        <w:rPr>
          <w:rFonts w:ascii="Palatino Linotype" w:hAnsi="Palatino Linotype"/>
          <w:b/>
        </w:rPr>
        <w:t>Ήχος δ´. Ο υψωθείς εν τω Σταυρώ.</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Τη Θεοτόκω ευλαβώς νυν προσδράμωμεν, αμαρτωλοί και ταπεινοί και προσπέσωμεν, εν μετανοία κράζοντες, εκ βάθους ψυχής· Σκιαδενή Πανάχραντε, των Ροδίων το</w:t>
      </w:r>
      <w:r>
        <w:rPr>
          <w:rFonts w:ascii="Palatino Linotype" w:hAnsi="Palatino Linotype"/>
        </w:rPr>
        <w:t xml:space="preserve"> </w:t>
      </w:r>
      <w:r w:rsidRPr="00C44F8C">
        <w:rPr>
          <w:rFonts w:ascii="Palatino Linotype" w:hAnsi="Palatino Linotype"/>
        </w:rPr>
        <w:t>κλέος, πρόφθασον και λύτρωσαι, εκ παντοίας ανάγκης, τους πεποιθότας Μήτερ επί σοι, και την αγίαν τιμώντας Εικόνα σου.</w:t>
      </w:r>
    </w:p>
    <w:p w:rsidR="00EF2595" w:rsidRDefault="00EF2595" w:rsidP="00C6454B">
      <w:pPr>
        <w:spacing w:line="360" w:lineRule="auto"/>
        <w:jc w:val="center"/>
        <w:rPr>
          <w:rFonts w:ascii="Palatino Linotype" w:hAnsi="Palatino Linotype"/>
          <w:b/>
        </w:rPr>
      </w:pPr>
    </w:p>
    <w:p w:rsidR="00EF2595" w:rsidRDefault="00EF2595" w:rsidP="00C6454B">
      <w:pPr>
        <w:spacing w:line="360" w:lineRule="auto"/>
        <w:jc w:val="center"/>
        <w:rPr>
          <w:rFonts w:ascii="Palatino Linotype" w:hAnsi="Palatino Linotype"/>
          <w:b/>
        </w:rPr>
      </w:pPr>
      <w:r w:rsidRPr="00C6454B">
        <w:rPr>
          <w:rFonts w:ascii="Palatino Linotype" w:hAnsi="Palatino Linotype"/>
          <w:b/>
        </w:rPr>
        <w:t>Δόξα. Το αυτό. Και νυν. Θεοτοκίον.</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Ου σιωπήσομέν ποτε Θεοτόκε, τας δυναστείας σου λαλείν οι ανάξιοι· ειμή γαρ συ προΐστασο πρεσβεύουσα, τις ημάς ερρύσατο, εκ τοσούτων κινδύνων; τις δε διεφύλαξεν,</w:t>
      </w:r>
      <w:r>
        <w:rPr>
          <w:rFonts w:ascii="Palatino Linotype" w:hAnsi="Palatino Linotype"/>
        </w:rPr>
        <w:t xml:space="preserve"> </w:t>
      </w:r>
      <w:r w:rsidRPr="00C44F8C">
        <w:rPr>
          <w:rFonts w:ascii="Palatino Linotype" w:hAnsi="Palatino Linotype"/>
        </w:rPr>
        <w:t>έως νυν ελευθέρους; ουκ αποστώμεν Δέσποινα εκ σου· σους γαρ δούλους σώζεις αεί, εκ παντοίων δεινών.</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Ο Ν´ και ο Κανών της Υπεραγίας Θεοτόκου, ου η Ακροστιχίς εν τω δ´ Τροπαρίω εκάστης Ωδής· Κυρίλλου.</w:t>
      </w:r>
    </w:p>
    <w:p w:rsidR="00EF2595" w:rsidRPr="00C6454B" w:rsidRDefault="00EF2595" w:rsidP="00C6454B">
      <w:pPr>
        <w:spacing w:line="360" w:lineRule="auto"/>
        <w:jc w:val="center"/>
        <w:rPr>
          <w:rFonts w:ascii="Palatino Linotype" w:hAnsi="Palatino Linotype"/>
          <w:b/>
        </w:rPr>
      </w:pPr>
      <w:r w:rsidRPr="00C6454B">
        <w:rPr>
          <w:rFonts w:ascii="Palatino Linotype" w:hAnsi="Palatino Linotype"/>
          <w:b/>
        </w:rPr>
        <w:t>Ωδή α´. Ήχος πλ. δ´. Υγράν διοδεύσας.</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Πανάχραντε Μήτερ του Λυτρωτού, Δέσποινα Μαρία, Θεονύμφευτε Σκιαδενή, βοήθεια πάρεσο ετοίμη, των προσιόντων πιστώς τη Εικόνι σου.</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Ιδού σοι εκ πόθου οι ευσεβείς, προστρέχομεν Κόρη, και βοώμεν από ψυχής· Μήτερ Σκιαδενή Ευλογημένη, της ευσπλαγχνίας σου πάντας αξίωσον.</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Εισάκουσον πάντων ως ευμενής, των εξαιτουμένων, την ταχείάν σου αρωγήν, αυτούς Σκιαδενή εξαιρουμένη, των εν τω βίω δεινών περιστάσεων.</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Καθέδρα αγία του Λυτρωτού, υπάρχουσα Κόρη, Θεονύμφευτε Σκιαδενή, λύτρωσαι ημάς τους υμνητάς σου, εκ των δολίων εχθρού επιθέσεων.</w:t>
      </w:r>
    </w:p>
    <w:p w:rsidR="00EF2595" w:rsidRPr="00C6454B" w:rsidRDefault="00EF2595" w:rsidP="00C6454B">
      <w:pPr>
        <w:spacing w:line="360" w:lineRule="auto"/>
        <w:jc w:val="center"/>
        <w:rPr>
          <w:rFonts w:ascii="Palatino Linotype" w:hAnsi="Palatino Linotype"/>
          <w:b/>
        </w:rPr>
      </w:pPr>
      <w:r w:rsidRPr="00C6454B">
        <w:rPr>
          <w:rFonts w:ascii="Palatino Linotype" w:hAnsi="Palatino Linotype"/>
          <w:b/>
        </w:rPr>
        <w:t>Ωδή γ´. Ουρανίας αψίδος.</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Η κραυγή μου ελθέτω, προς σε Αγνή τάχιον· κλίνόν μοι το άγιον ους σου, Μήτερ και πρόφθασον, ω Σκιαδενή θαυμαστή, Ευλογημένη Μαρία, την ζωήν μου σώζουσα,</w:t>
      </w:r>
      <w:r>
        <w:rPr>
          <w:rFonts w:ascii="Palatino Linotype" w:hAnsi="Palatino Linotype"/>
        </w:rPr>
        <w:t xml:space="preserve"> </w:t>
      </w:r>
      <w:r w:rsidRPr="00C44F8C">
        <w:rPr>
          <w:rFonts w:ascii="Palatino Linotype" w:hAnsi="Palatino Linotype"/>
        </w:rPr>
        <w:t>πάσης κακώσεως.</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Εξηράνθην ως χόρτος, ταις πονηραίς πράξεσι, και ταις αμαρτίαις επλήγην, όλος ο άθλιος· αλλ  εὐμενῶς Σκιαδενή, τη ταπεινώσει μου πρόσχες, και γενού τελεία</w:t>
      </w:r>
      <w:r>
        <w:rPr>
          <w:rFonts w:ascii="Palatino Linotype" w:hAnsi="Palatino Linotype"/>
        </w:rPr>
        <w:t xml:space="preserve"> </w:t>
      </w:r>
      <w:r w:rsidRPr="00C44F8C">
        <w:rPr>
          <w:rFonts w:ascii="Palatino Linotype" w:hAnsi="Palatino Linotype"/>
        </w:rPr>
        <w:t>μοι, Μήτερ παράκλησις.</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Εκ φθοράς την ζωήν μου, ως αγαθή λύτρωσαι· και των διωκόντων με ρύσαι, εχθρών και σώσόν με, ω Σκιαδενή θαυμαστή· και γαρ τιμώ και γεραίρω, της σεπτής Εικόνος</w:t>
      </w:r>
      <w:r>
        <w:rPr>
          <w:rFonts w:ascii="Palatino Linotype" w:hAnsi="Palatino Linotype"/>
        </w:rPr>
        <w:t xml:space="preserve"> </w:t>
      </w:r>
      <w:r w:rsidRPr="00C44F8C">
        <w:rPr>
          <w:rFonts w:ascii="Palatino Linotype" w:hAnsi="Palatino Linotype"/>
        </w:rPr>
        <w:t>σου, πίστει τα θαύματα.</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Υπερύμνητε Κόρη, Μήτερ Θεού Πάναγνε, ελεημοσύνας μη παύση, ποιούσα πάντοτε, τοις καταφεύγουσι, τη ευαγεί σου Εικόνι, Σκιαδενή και ψάλλουσιν, ύμνον τη δόξη</w:t>
      </w:r>
      <w:r>
        <w:rPr>
          <w:rFonts w:ascii="Palatino Linotype" w:hAnsi="Palatino Linotype"/>
        </w:rPr>
        <w:t xml:space="preserve"> </w:t>
      </w:r>
      <w:r w:rsidRPr="00C44F8C">
        <w:rPr>
          <w:rFonts w:ascii="Palatino Linotype" w:hAnsi="Palatino Linotype"/>
        </w:rPr>
        <w:t>σου.</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Διάσωσον από κινδύνων παντοίων και νοσημάτων, ω Σκιαδενή του Θεού Μήτερ Άχραντε, τους προσιόντας Εικόνι σου τη αγία.</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Επίβλεψον εν ευμενεία Πανύμνητε Θεοτόκε, επί την εμήν χαλεπήν του σώματος κάκωσιν, και ίασαι της ψυχής μου το άλγος.</w:t>
      </w:r>
    </w:p>
    <w:p w:rsidR="00EF2595" w:rsidRPr="00D00456" w:rsidRDefault="00EF2595" w:rsidP="00D00456">
      <w:pPr>
        <w:spacing w:line="360" w:lineRule="auto"/>
        <w:jc w:val="center"/>
        <w:rPr>
          <w:rFonts w:ascii="Palatino Linotype" w:hAnsi="Palatino Linotype"/>
          <w:b/>
        </w:rPr>
      </w:pPr>
      <w:r w:rsidRPr="00D00456">
        <w:rPr>
          <w:rFonts w:ascii="Palatino Linotype" w:hAnsi="Palatino Linotype"/>
          <w:b/>
        </w:rPr>
        <w:t>Αίτησις και το Κάθισμα. Ήχος β´. Πρεσβεία θερμή.</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Ελέους πηγή, υπάρχουσα αστείρευτος, Αγνή Σκιαδενή, Εικών σου η υπέρτιμος, τας καρδίας πάντοτε, αναψύχει των πίστει βοώντων σοι· Χαίρε της Ρόδου σκέπη θαυμαστή,</w:t>
      </w:r>
      <w:r>
        <w:rPr>
          <w:rFonts w:ascii="Palatino Linotype" w:hAnsi="Palatino Linotype"/>
        </w:rPr>
        <w:t xml:space="preserve"> </w:t>
      </w:r>
      <w:r w:rsidRPr="00C44F8C">
        <w:rPr>
          <w:rFonts w:ascii="Palatino Linotype" w:hAnsi="Palatino Linotype"/>
        </w:rPr>
        <w:t>Παρθένε και άσειστον προπύργιον.</w:t>
      </w:r>
    </w:p>
    <w:p w:rsidR="00EF2595" w:rsidRPr="00D00456" w:rsidRDefault="00EF2595" w:rsidP="00D00456">
      <w:pPr>
        <w:spacing w:line="360" w:lineRule="auto"/>
        <w:jc w:val="center"/>
        <w:rPr>
          <w:rFonts w:ascii="Palatino Linotype" w:hAnsi="Palatino Linotype"/>
          <w:b/>
        </w:rPr>
      </w:pPr>
      <w:r w:rsidRPr="00D00456">
        <w:rPr>
          <w:rFonts w:ascii="Palatino Linotype" w:hAnsi="Palatino Linotype"/>
          <w:b/>
        </w:rPr>
        <w:t>Ωδή δ´. Εισακήκοα Κύριε.</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Σκιαδενή Παντευλόγητε, δος μοι τα αιτήματα ως φιλεύσπλαγχνος· επί σοι γαρ Μήτερ πέποιθα· μη με καταισχύνης τον ταλαίπωρον.</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Σκιαδενή εν τω θλίβεσθαι, συμπαθώς επίσκεψαι τους οικέτας σου, και αυτοίς δος παραμύθιον, χάριν την αγίαν της Εικόνος σου.</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Εν ερήμω πλανώμενον, Σκιαδενή Πανύμνητε απογνώσεως, προς χαράν με καθοδήγησον, του εκ σου τεχθέντος υπέρ έννοιαν.</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Ρύσαι Μήτερ Πανάμωμε, Σκιαδενή Θεόνυμφε τη ση χάριτι, θλιβερών εκ περιστάσεων, τους ασπαζομένους την Εικόνα σου.</w:t>
      </w:r>
    </w:p>
    <w:p w:rsidR="00EF2595" w:rsidRPr="00D00456" w:rsidRDefault="00EF2595" w:rsidP="00D00456">
      <w:pPr>
        <w:spacing w:line="360" w:lineRule="auto"/>
        <w:jc w:val="center"/>
        <w:rPr>
          <w:rFonts w:ascii="Palatino Linotype" w:hAnsi="Palatino Linotype"/>
          <w:b/>
        </w:rPr>
      </w:pPr>
      <w:r w:rsidRPr="00D00456">
        <w:rPr>
          <w:rFonts w:ascii="Palatino Linotype" w:hAnsi="Palatino Linotype"/>
          <w:b/>
        </w:rPr>
        <w:t>Ωδή ε´. Φώτισον ημάς.</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Εν των εντολών, του Θεού ημάς οδήγησον, ταις ευθείαις Θεομήτορ Σκιαδενή, ασφαλεί χειραγωγία της πρεσβείας σου.</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Κλίνον Σκιαδενή, του Θεού εις τα μαρτύρια, χάριτός σου προμηθεία μυστική, τας καρδίας των τιμώντων την Εικόνα σου.</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Ποίησον πολλήν, Σκιαδενή Μήτερ χρηστότητα, μετά πάντων των υμνούντων ευλαβώς, της τιμίας σου Εικόνος τα θαυμάσια.</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Ίδε εφ  ἡμᾶς, παρεστώτας τη Εικόνι σου, και απάλλαξον ημάς εκ πειρασμών, Σκιαδενή και νοσημάτων ως φιλεύσπλαγχνος.</w:t>
      </w:r>
    </w:p>
    <w:p w:rsidR="00EF2595" w:rsidRPr="00D00456" w:rsidRDefault="00EF2595" w:rsidP="00D00456">
      <w:pPr>
        <w:spacing w:line="360" w:lineRule="auto"/>
        <w:jc w:val="center"/>
        <w:rPr>
          <w:rFonts w:ascii="Palatino Linotype" w:hAnsi="Palatino Linotype"/>
          <w:b/>
        </w:rPr>
      </w:pPr>
      <w:r w:rsidRPr="00D00456">
        <w:rPr>
          <w:rFonts w:ascii="Palatino Linotype" w:hAnsi="Palatino Linotype"/>
          <w:b/>
        </w:rPr>
        <w:t>Ωδή στ´. Την δέησιν εκχεώ.</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Κατέσχε με αθυμία Δέσποινα, και οδύναι με πολλαί περιέσχον· αλλά ελθέτω η θεία σου χάρις, αναψυχήν τη ψυχή μου παρέχουσα, και ευφροσύνην μυστικήν, Σκιαδενή</w:t>
      </w:r>
      <w:r>
        <w:rPr>
          <w:rFonts w:ascii="Palatino Linotype" w:hAnsi="Palatino Linotype"/>
        </w:rPr>
        <w:t xml:space="preserve"> </w:t>
      </w:r>
      <w:r w:rsidRPr="00C44F8C">
        <w:rPr>
          <w:rFonts w:ascii="Palatino Linotype" w:hAnsi="Palatino Linotype"/>
        </w:rPr>
        <w:t>των Ροδίων κραταίωμα.</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Επίφανον το γλυκύ σου πρόσωπον, εφ  ἡμᾶς τους ταπεινούς σου οικέτας, και τω φωτί της πολλής χάριτός σου, το ψυχικόν ημών σκότος διάλυσον· συ γαρ υπάρχεις</w:t>
      </w:r>
      <w:r>
        <w:rPr>
          <w:rFonts w:ascii="Palatino Linotype" w:hAnsi="Palatino Linotype"/>
        </w:rPr>
        <w:t xml:space="preserve"> </w:t>
      </w:r>
      <w:r w:rsidRPr="00C44F8C">
        <w:rPr>
          <w:rFonts w:ascii="Palatino Linotype" w:hAnsi="Palatino Linotype"/>
        </w:rPr>
        <w:t>ευμενής, Σκιαδενή τοις φωνούσι την κλήσίν σου.</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Αγάθυνον Σκιαδενή Θεόνυμφε, τοις προσπίπτουσι εκ πόθου καρδίας, τω χαρακτήρι της θείας Μορφής σου, θαυμαστωθέντι τω πλούτω της δόξης σου, και αναβλύζοντι</w:t>
      </w:r>
      <w:r>
        <w:rPr>
          <w:rFonts w:ascii="Palatino Linotype" w:hAnsi="Palatino Linotype"/>
        </w:rPr>
        <w:t xml:space="preserve"> </w:t>
      </w:r>
      <w:r w:rsidRPr="00C44F8C">
        <w:rPr>
          <w:rFonts w:ascii="Palatino Linotype" w:hAnsi="Palatino Linotype"/>
        </w:rPr>
        <w:t>αεί, ιαμάτων τα ρείθρα τοις χρήζουσι.</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Λαμπρόμορφος καθοράται Άχραντε, η Εικών σου τοις πιστώς προσιούσι, και θαυμαστώς οικτιρμών σου εκπέμπει, τον φωτισμόν Σκιαδενή τον σωτήριον· όθεν καταύγασον</w:t>
      </w:r>
      <w:r>
        <w:rPr>
          <w:rFonts w:ascii="Palatino Linotype" w:hAnsi="Palatino Linotype"/>
        </w:rPr>
        <w:t xml:space="preserve"> </w:t>
      </w:r>
      <w:r w:rsidRPr="00C44F8C">
        <w:rPr>
          <w:rFonts w:ascii="Palatino Linotype" w:hAnsi="Palatino Linotype"/>
        </w:rPr>
        <w:t>Αγνή, και ημών τας ψυχάς των υμνούντων σε.</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Διάσωσον από κινδύνων παντοίων και νοσημάτων, ω Σκιαδενή του Θεού Μήτερ Άχραντε, τους προσιόντας Εικόνι σου τη αγία.</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Άχραντε, η δια λόγου τον Λόγον ανερμηνεύτως, επ  ἐσχάτων των ημερών τεκούσα δυσώπησον, ως έχουσα μητρικήν παρρησίαν.</w:t>
      </w:r>
    </w:p>
    <w:p w:rsidR="00EF2595" w:rsidRPr="00D00456" w:rsidRDefault="00EF2595" w:rsidP="00D00456">
      <w:pPr>
        <w:spacing w:line="360" w:lineRule="auto"/>
        <w:jc w:val="center"/>
        <w:rPr>
          <w:rFonts w:ascii="Palatino Linotype" w:hAnsi="Palatino Linotype"/>
          <w:b/>
        </w:rPr>
      </w:pPr>
      <w:r w:rsidRPr="00D00456">
        <w:rPr>
          <w:rFonts w:ascii="Palatino Linotype" w:hAnsi="Palatino Linotype"/>
          <w:b/>
        </w:rPr>
        <w:t>Αίτησις και το Κάθισμα. Ήχος β´. Τοις των αιμάτων σου.</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Της Σκιαδενής τη Εικόνι προσπέσωμεν, εν μετανοία πιστοί και βοήσωμεν· Παρθένε Μαρία Πανάχραντε, της φοβεράς προστασίας σου πάντοτε, την χάριν τοις δούλοις</w:t>
      </w:r>
      <w:r>
        <w:rPr>
          <w:rFonts w:ascii="Palatino Linotype" w:hAnsi="Palatino Linotype"/>
        </w:rPr>
        <w:t xml:space="preserve"> </w:t>
      </w:r>
      <w:r w:rsidRPr="00C44F8C">
        <w:rPr>
          <w:rFonts w:ascii="Palatino Linotype" w:hAnsi="Palatino Linotype"/>
        </w:rPr>
        <w:t>σου πάρεχε.</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Προκείμενον: Μνησθήσομαι του ονόματός σου εν πάση γενεά και γενεά.</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Στιχ.: Άκουσον, Θύγατερ, και ίδε, και κλίνον το ους σου, και επιλάθου του λαού σου, και του οίκου του πατρός σου, και επιθυμήσει ο βασιλεύς του κάλλους</w:t>
      </w:r>
      <w:r>
        <w:rPr>
          <w:rFonts w:ascii="Palatino Linotype" w:hAnsi="Palatino Linotype"/>
        </w:rPr>
        <w:t xml:space="preserve"> </w:t>
      </w:r>
      <w:r w:rsidRPr="00C44F8C">
        <w:rPr>
          <w:rFonts w:ascii="Palatino Linotype" w:hAnsi="Palatino Linotype"/>
        </w:rPr>
        <w:t>σου.</w:t>
      </w:r>
    </w:p>
    <w:p w:rsidR="00EF2595" w:rsidRPr="00D00456" w:rsidRDefault="00EF2595" w:rsidP="00D00456">
      <w:pPr>
        <w:spacing w:line="360" w:lineRule="auto"/>
        <w:jc w:val="center"/>
        <w:rPr>
          <w:rFonts w:ascii="Palatino Linotype" w:hAnsi="Palatino Linotype"/>
          <w:b/>
        </w:rPr>
      </w:pPr>
      <w:r w:rsidRPr="00D00456">
        <w:rPr>
          <w:rFonts w:ascii="Palatino Linotype" w:hAnsi="Palatino Linotype"/>
          <w:b/>
        </w:rPr>
        <w:t>Ευαγγέλιον, εκ του κατά Λουκάν. (Κεφ. α´ 39-49, 56)</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Εν ταις ημέραις εκείναις, αναστάσα Μαριάμ επορεύθη εις την Ορεινήν μετά σπουδής, εις πόλιν Ιούδα˙ και εισήλθεν εις τον οίκον Ζαχαρίου και ησπάσατο την</w:t>
      </w:r>
      <w:r>
        <w:rPr>
          <w:rFonts w:ascii="Palatino Linotype" w:hAnsi="Palatino Linotype"/>
        </w:rPr>
        <w:t xml:space="preserve"> </w:t>
      </w:r>
      <w:r w:rsidRPr="00C44F8C">
        <w:rPr>
          <w:rFonts w:ascii="Palatino Linotype" w:hAnsi="Palatino Linotype"/>
        </w:rPr>
        <w:t>Ελισάβετ. Και εγένετο, ως ήκουσεν η Ελισάβετ τον ασπασμόν της Μαρίας, εσκίρτησε το βρέφος εν τη κοιλία αυτής˙ και επλήσθη Πνεύματος Αγίου η Ελισάβετ, και</w:t>
      </w:r>
      <w:r>
        <w:rPr>
          <w:rFonts w:ascii="Palatino Linotype" w:hAnsi="Palatino Linotype"/>
        </w:rPr>
        <w:t xml:space="preserve"> </w:t>
      </w:r>
      <w:r w:rsidRPr="00C44F8C">
        <w:rPr>
          <w:rFonts w:ascii="Palatino Linotype" w:hAnsi="Palatino Linotype"/>
        </w:rPr>
        <w:t>ανεφώνησε φωνή μεγάλη και είπεν˙ Ευλογημένη συ εν γυναιξί και ευλογημένος ο καρπός της κοιλίας σου. Και πόθεν μοι τούτο, ίνα έλθη η μήτηρ του Κυρίου μου</w:t>
      </w:r>
      <w:r>
        <w:rPr>
          <w:rFonts w:ascii="Palatino Linotype" w:hAnsi="Palatino Linotype"/>
        </w:rPr>
        <w:t xml:space="preserve"> </w:t>
      </w:r>
      <w:r w:rsidRPr="00C44F8C">
        <w:rPr>
          <w:rFonts w:ascii="Palatino Linotype" w:hAnsi="Palatino Linotype"/>
        </w:rPr>
        <w:t>προς με; Ιδού γαρ, ως εγένετο η φωνή του ασπασμού σου εις τα ώτά μου εσκίρτησε το βρέφος εν αγαλλιάσει εν τη κοιλία μου. Και μακαρία η πιστεύσασα ότι έσται</w:t>
      </w:r>
      <w:r>
        <w:rPr>
          <w:rFonts w:ascii="Palatino Linotype" w:hAnsi="Palatino Linotype"/>
        </w:rPr>
        <w:t xml:space="preserve"> </w:t>
      </w:r>
      <w:r w:rsidRPr="00C44F8C">
        <w:rPr>
          <w:rFonts w:ascii="Palatino Linotype" w:hAnsi="Palatino Linotype"/>
        </w:rPr>
        <w:t>τελείωσις τοις λελαλημένοις αυτή παρά Κυρίου. Και είπε Μαριάμ˙ Μεγαλύνει η ψυχή μου τον Κύριον, και ηγαλλίασε το πνεύμά μου επί τω Θεώ τω Σωτήρί μου, ότι</w:t>
      </w:r>
      <w:r>
        <w:rPr>
          <w:rFonts w:ascii="Palatino Linotype" w:hAnsi="Palatino Linotype"/>
        </w:rPr>
        <w:t xml:space="preserve"> </w:t>
      </w:r>
      <w:r w:rsidRPr="00C44F8C">
        <w:rPr>
          <w:rFonts w:ascii="Palatino Linotype" w:hAnsi="Palatino Linotype"/>
        </w:rPr>
        <w:t>επέβλεψεν επί την ταπείνωσιν της δούλης αυτού. Ιδού γαρ από του νυν μακαριούσί με πάσαι αι γενεαί˙ ότι εποίησέ μοι μεγαλεία ο δυνατός και άγιον το όνομα</w:t>
      </w:r>
      <w:r>
        <w:rPr>
          <w:rFonts w:ascii="Palatino Linotype" w:hAnsi="Palatino Linotype"/>
        </w:rPr>
        <w:t xml:space="preserve"> </w:t>
      </w:r>
      <w:r w:rsidRPr="00C44F8C">
        <w:rPr>
          <w:rFonts w:ascii="Palatino Linotype" w:hAnsi="Palatino Linotype"/>
        </w:rPr>
        <w:t>αυτού. Έμεινε δε Μαριάμ συν αυτή ωσεί μήνας τρεις και υπέστρεψεν εις τον οίκον αυτής.</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Δόξα: Πάτερ, Λόγε, Πνεύμα, Τριας η εν Μονάδι, εξάλειψον τα πλήθη, των εμών εγκλημάτων.</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Και νυν: Ταις της Θεοτόκου, πρεσβείαις Ελεήμον, εξάλειψον τα πλήθη, των εμών εγκλημάτων.</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Προσόμοιον. Ήχος πλ. β´. Όλην αποθέμενοι. Στιχ. Ελέησόν με, ο Θεός, κατά το μέγα έλεος σου και κατά το πλήθος των οικτιρμών σου εξάλειψον το ανόμημά μου.</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Παρθένε Πανάχραντε, Ευλογημένη Μαρία, Σκιαδενή Θεόνυμφε, των Ροδίων καύχημα, και κραταίωμα, συ την τιμίαν σου, αληθώς Εικόνα, υπέρ λόγον θαυμαστώσασα,</w:t>
      </w:r>
      <w:r>
        <w:rPr>
          <w:rFonts w:ascii="Palatino Linotype" w:hAnsi="Palatino Linotype"/>
        </w:rPr>
        <w:t xml:space="preserve"> </w:t>
      </w:r>
      <w:r w:rsidRPr="00C44F8C">
        <w:rPr>
          <w:rFonts w:ascii="Palatino Linotype" w:hAnsi="Palatino Linotype"/>
        </w:rPr>
        <w:t>πηγήν ανέδειξας, ταύτην του απείρου ελέους σου, και σκεύος</w:t>
      </w:r>
      <w:r>
        <w:rPr>
          <w:rFonts w:ascii="Palatino Linotype" w:hAnsi="Palatino Linotype"/>
        </w:rPr>
        <w:t xml:space="preserve"> </w:t>
      </w:r>
      <w:r w:rsidRPr="00C44F8C">
        <w:rPr>
          <w:rFonts w:ascii="Palatino Linotype" w:hAnsi="Palatino Linotype"/>
        </w:rPr>
        <w:t>τιμιώτατον, της σωτηριώδους σου χάριτος· ην καταφιλούντες, δοξάζομεν Χριστόν τον δια σου, ημίν</w:t>
      </w:r>
      <w:r>
        <w:rPr>
          <w:rFonts w:ascii="Palatino Linotype" w:hAnsi="Palatino Linotype"/>
        </w:rPr>
        <w:t xml:space="preserve"> </w:t>
      </w:r>
      <w:r w:rsidRPr="00C44F8C">
        <w:rPr>
          <w:rFonts w:ascii="Palatino Linotype" w:hAnsi="Palatino Linotype"/>
        </w:rPr>
        <w:t>ειρήνην παρέχοντα, και το μέγα έλεος.</w:t>
      </w:r>
    </w:p>
    <w:p w:rsidR="00EF2595" w:rsidRPr="00D00456" w:rsidRDefault="00EF2595" w:rsidP="00D00456">
      <w:pPr>
        <w:spacing w:line="360" w:lineRule="auto"/>
        <w:jc w:val="center"/>
        <w:rPr>
          <w:rFonts w:ascii="Palatino Linotype" w:hAnsi="Palatino Linotype"/>
          <w:b/>
        </w:rPr>
      </w:pPr>
      <w:r w:rsidRPr="00D00456">
        <w:rPr>
          <w:rFonts w:ascii="Palatino Linotype" w:hAnsi="Palatino Linotype"/>
          <w:b/>
        </w:rPr>
        <w:t>Ωδή ζ´. Οι εκ της Ιουδαίας.</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Εξαπόστειλον Κόρη, μητρικής χάριτός σου, τον φωτισμόν Σκιαδενή, φωτίζουσα τας τρίβους, των επικαλουμένων, την θερμήν σου αντίληψιν, και οδηγούσα αυτούς,</w:t>
      </w:r>
      <w:r>
        <w:rPr>
          <w:rFonts w:ascii="Palatino Linotype" w:hAnsi="Palatino Linotype"/>
        </w:rPr>
        <w:t xml:space="preserve"> </w:t>
      </w:r>
      <w:r w:rsidRPr="00C44F8C">
        <w:rPr>
          <w:rFonts w:ascii="Palatino Linotype" w:hAnsi="Palatino Linotype"/>
        </w:rPr>
        <w:t>προς πλάτος σωτηρίας.</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Από πάσης ανάγκης, ασφαλώς σκέπασόν με, Μήτερ Θεού Σκιαδενή, και πρόσχες ικετεύω, εις την βοήθειάν μου, εν ημέρα κακώσεως· και γαρ πιστώς ευλογώ, τον άφραστόν</w:t>
      </w:r>
      <w:r>
        <w:rPr>
          <w:rFonts w:ascii="Palatino Linotype" w:hAnsi="Palatino Linotype"/>
        </w:rPr>
        <w:t xml:space="preserve"> </w:t>
      </w:r>
      <w:r w:rsidRPr="00C44F8C">
        <w:rPr>
          <w:rFonts w:ascii="Palatino Linotype" w:hAnsi="Palatino Linotype"/>
        </w:rPr>
        <w:t>σου τόκον.</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 xml:space="preserve">Πλεονάζουσα Μήτερ, της αμέτρου στοργής σου, τας πολλαπλάς δωρεάς, μη παύση επί πάντας, τους κατασπαζομένους, Σκιαδενή την Εικόνα σου, ως ευσπλαγχνίας </w:t>
      </w:r>
      <w:r>
        <w:rPr>
          <w:rFonts w:ascii="Palatino Linotype" w:hAnsi="Palatino Linotype"/>
        </w:rPr>
        <w:t xml:space="preserve">της </w:t>
      </w:r>
      <w:r w:rsidRPr="00C44F8C">
        <w:rPr>
          <w:rFonts w:ascii="Palatino Linotype" w:hAnsi="Palatino Linotype"/>
        </w:rPr>
        <w:t>σης, ακένωτον ταμείον.</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Λογισμών πονηρίας, Σκιαδενή Θεομήτορ, απάλλαξόν μου τον νουν, και δίδου μοι σοφίαν, ως αν εν σωφροσύνη, εκπληρώσω το θέλημα, του σαρκωθέντος εκ σου, εις</w:t>
      </w:r>
      <w:r>
        <w:rPr>
          <w:rFonts w:ascii="Palatino Linotype" w:hAnsi="Palatino Linotype"/>
        </w:rPr>
        <w:t xml:space="preserve"> </w:t>
      </w:r>
      <w:r w:rsidRPr="00C44F8C">
        <w:rPr>
          <w:rFonts w:ascii="Palatino Linotype" w:hAnsi="Palatino Linotype"/>
        </w:rPr>
        <w:t>κόσμου σωτηρίαν.</w:t>
      </w:r>
    </w:p>
    <w:p w:rsidR="00EF2595" w:rsidRPr="00D00456" w:rsidRDefault="00EF2595" w:rsidP="00D00456">
      <w:pPr>
        <w:spacing w:line="360" w:lineRule="auto"/>
        <w:jc w:val="center"/>
        <w:rPr>
          <w:rFonts w:ascii="Palatino Linotype" w:hAnsi="Palatino Linotype"/>
          <w:b/>
        </w:rPr>
      </w:pPr>
      <w:r w:rsidRPr="00D00456">
        <w:rPr>
          <w:rFonts w:ascii="Palatino Linotype" w:hAnsi="Palatino Linotype"/>
          <w:b/>
        </w:rPr>
        <w:t>Ωδή η´. Τον Βασιλέα.</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Συντετριμμένος, νυν τη καρδία υπάρχων, Σκιαδενή τη ση Εικόνι καταφεύγω· ίασαί με Κόρη, Υπερευλογημένη.</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Ταλαιπωρίας, των ακαθέκτων παθών μου, Σκιαδενή ανάγαγέ με εκ του λάκκου, και εν μετανοίας, εδραίωσόν με στάσει.</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Τους οικτιρμούς σου, ως αγαθή μη μακρύνης, αφ  ἡμῶν των αναξίων οικετών σου, Σκιαδενή της Ρόδου, αγλάϊσμα και κλέος.</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Όμβρισον Μήτερ, της χάριτός σου τα ρείθρα, αναψύχουσα ημών τας διανοίας, Σκιαδενή Παρθένε, των σε μακαριζόντων.</w:t>
      </w:r>
    </w:p>
    <w:p w:rsidR="00EF2595" w:rsidRDefault="00EF2595" w:rsidP="00D00456">
      <w:pPr>
        <w:spacing w:line="360" w:lineRule="auto"/>
        <w:jc w:val="center"/>
        <w:rPr>
          <w:rFonts w:ascii="Palatino Linotype" w:hAnsi="Palatino Linotype"/>
          <w:b/>
        </w:rPr>
      </w:pPr>
    </w:p>
    <w:p w:rsidR="00EF2595" w:rsidRPr="00D00456" w:rsidRDefault="00EF2595" w:rsidP="00D00456">
      <w:pPr>
        <w:spacing w:line="360" w:lineRule="auto"/>
        <w:jc w:val="center"/>
        <w:rPr>
          <w:rFonts w:ascii="Palatino Linotype" w:hAnsi="Palatino Linotype"/>
          <w:b/>
        </w:rPr>
      </w:pPr>
      <w:r w:rsidRPr="00D00456">
        <w:rPr>
          <w:rFonts w:ascii="Palatino Linotype" w:hAnsi="Palatino Linotype"/>
          <w:b/>
        </w:rPr>
        <w:t>Ωδή θ´. Κυρίως Θεοτόκον.</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Ανάστηθι Παρθένε, εις βοήθειάν μου, ενίσχυσόν μου ψυχής την ασθένειαν, ω Σκιαδενή ως πλουτούσα, πλήθος χρηστότητος.</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Ταχύ επάκουσόν μου, Σκιαδενή Παρθένε, αντιλαβού μου ευσπλάγχνως Πανύμνητε, και ασφαλώς εν οδώ με, Θεού οδήγησον.</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Το θείον πρόσωπόν σου, Σκιαδενή Παρθένε, μη απ  ἐμοῦ αποστρέψης του δούλου σου, ότι εις σε την ελπίδα, έχω Πανύμνητε.</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Υπέρ των υμνητών σου, Σκιαδενή δεήσεις, ως αγαθή μη ελλίπης προσάγουσα, τω εξ αγνών σου αιμάτων, ενανθρωπήσαντι.</w:t>
      </w:r>
    </w:p>
    <w:p w:rsidR="00EF2595" w:rsidRPr="00D00456" w:rsidRDefault="00EF2595" w:rsidP="00D00456">
      <w:pPr>
        <w:spacing w:line="360" w:lineRule="auto"/>
        <w:jc w:val="center"/>
        <w:rPr>
          <w:rFonts w:ascii="Palatino Linotype" w:hAnsi="Palatino Linotype"/>
          <w:b/>
        </w:rPr>
      </w:pPr>
      <w:r w:rsidRPr="00D00456">
        <w:rPr>
          <w:rFonts w:ascii="Palatino Linotype" w:hAnsi="Palatino Linotype"/>
          <w:b/>
        </w:rPr>
        <w:t>Το Άξιόν εστι και τα Μεγαλυνάρια.</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Δεύτε και προσπέσωμεν οι πιστοί, τη θεία Εικόνι, Παναγίας της Σκιαδενής· εκβλύζει γαρ χύδην, τα ρείθρα των θαυμάτων, και πάθη αποπλύνει, ψυχής και σώματος.</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Χαίροις Θεονύμφευτε Σκιαδενή, καύχημα της Ρόδου, και προπύργιον κραταιόν· χαίροις προστασία, των επικαλουμένων, την θαυμαστήν σου χάριν, εν περιστάσεσι.</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Χαίρει η Ροδόνησος ευσεβώς, έχουσα εν κόλποις, ως της χάριτος θησαυρόν, Σκιαδενή Παρθένε, την θείαν σου Εικόνα· διο και μεγαλύνει, αεί την δόξαν σου.</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Σκέπε την Μονήν σου την ιεράν, από δυσπραγίας, και κινδύνων επιβουλής, και δίδου απαύστως, της μητρικής στοργής σου, ω Σκιαδενή την χάριν, τοις προσιούσί</w:t>
      </w:r>
      <w:r>
        <w:rPr>
          <w:rFonts w:ascii="Palatino Linotype" w:hAnsi="Palatino Linotype"/>
        </w:rPr>
        <w:t xml:space="preserve"> </w:t>
      </w:r>
      <w:r w:rsidRPr="00C44F8C">
        <w:rPr>
          <w:rFonts w:ascii="Palatino Linotype" w:hAnsi="Palatino Linotype"/>
        </w:rPr>
        <w:t>σοι.</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Άλλη αναδέδεικται Σιλωάμ, πηγή η Εικών σου, η υπέρτιμος Σκιαδενή· ρείθρα γαρ θαυμάτων, απαύστως πελαγίζει, και νόσους θεραπεύει, ψυχής και σώματος.</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Δέσποινα Πανύμνητε Σκιαδενή, έλεος και χάριν, η Εικών σου νέμει αεί, κινδύνων παντοίων, ημάς εξαιρουμένη, τους επικαλουμένους, την προστασίαν σου.</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Τους προσερχομένους τη ση Μονή, και ασπαζομένους, την Εικόνα σου Σκιαδενή, αξίωσον πάντας, της θείας σου ευνοίας, και φύλαττε εκ πάσης, οργής και θλίψεως,</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Δέξαι τας δεήσεις ως αγαθή, ας προσάγομέν σοι, Θεονύμφευτε Σκιαδενή, και πλήρωσον ταύτας, τη θεία χάριτί σου, ίνα σε κατά χρέος, εγκωμιάζομεν.</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Πάσαι των Αγγέλων αι στρατιαί, Πρόδρομε Κυρίου, Αποστόλων η δωδεκάς, οι Άγιοι Πάντες, μετά της Θεοτόκου, ποιήσατε πρεσβείαν, εις το σωθήναι ημάς.</w:t>
      </w:r>
    </w:p>
    <w:p w:rsidR="00EF2595" w:rsidRDefault="00EF2595" w:rsidP="00C44F8C">
      <w:pPr>
        <w:spacing w:line="360" w:lineRule="auto"/>
        <w:jc w:val="both"/>
        <w:rPr>
          <w:rFonts w:ascii="Palatino Linotype" w:hAnsi="Palatino Linotype"/>
        </w:rPr>
      </w:pPr>
      <w:r w:rsidRPr="00C44F8C">
        <w:rPr>
          <w:rFonts w:ascii="Palatino Linotype" w:hAnsi="Palatino Linotype"/>
        </w:rPr>
        <w:t xml:space="preserve">Τρισάγιον, τα συνήθη Τροπάρια, Εκτενής παρά του Ιερέως και Απόλυσις μεθ  ἣν ψάλλομεν τα κάτωθι τροπάρια. </w:t>
      </w:r>
    </w:p>
    <w:p w:rsidR="00EF2595" w:rsidRPr="00C67F83" w:rsidRDefault="00EF2595" w:rsidP="00C67F83">
      <w:pPr>
        <w:spacing w:line="360" w:lineRule="auto"/>
        <w:jc w:val="center"/>
        <w:rPr>
          <w:rFonts w:ascii="Palatino Linotype" w:hAnsi="Palatino Linotype"/>
          <w:b/>
        </w:rPr>
      </w:pPr>
      <w:r w:rsidRPr="00C67F83">
        <w:rPr>
          <w:rFonts w:ascii="Palatino Linotype" w:hAnsi="Palatino Linotype"/>
          <w:b/>
        </w:rPr>
        <w:t>Ήχος β´. Ότε εκ του ξύλου.</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Δεύτε και προσπέσωμεν πιστοί, τη χαριτοβρύτω Εικόνι, της Παναγίας Μητρός, δάκρυα εκχέοντες, και ανακράζοντες· Σκιαδενή Θεονύμφευτε, την χάριν σου δίδου,</w:t>
      </w:r>
      <w:r>
        <w:rPr>
          <w:rFonts w:ascii="Palatino Linotype" w:hAnsi="Palatino Linotype"/>
        </w:rPr>
        <w:t xml:space="preserve"> </w:t>
      </w:r>
      <w:r w:rsidRPr="00C44F8C">
        <w:rPr>
          <w:rFonts w:ascii="Palatino Linotype" w:hAnsi="Palatino Linotype"/>
        </w:rPr>
        <w:t>τω λαώ σου πάντοτε, ως πολυεύσπλαγχνος, σώζουσα αυτόν εκ κινδύνων, και επηρειών ολεθρίων, τη απροσμαχήτω προστασία σου.</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Την πάσαν ελπίδα μου, εις σε ανατίθημι, Μήτερ του Θεού, φύλαξόν με υπό την σκέπην σου.</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Δέσποινα πρόσδεξαι, τας δεήσεις των δούλων σου, και λύτρωσαι ημάς, από πάσης ανάγκης και θλίψεως.</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Δι' ευχών των αγίων...</w:t>
      </w:r>
    </w:p>
    <w:p w:rsidR="00EF2595" w:rsidRPr="00C44F8C" w:rsidRDefault="00EF2595" w:rsidP="00C44F8C">
      <w:pPr>
        <w:spacing w:line="360" w:lineRule="auto"/>
        <w:jc w:val="both"/>
        <w:rPr>
          <w:rFonts w:ascii="Palatino Linotype" w:hAnsi="Palatino Linotype"/>
        </w:rPr>
      </w:pPr>
    </w:p>
    <w:p w:rsidR="00EF2595" w:rsidRPr="00C44F8C" w:rsidRDefault="00EF2595" w:rsidP="00C67F83">
      <w:pPr>
        <w:spacing w:line="360" w:lineRule="auto"/>
        <w:jc w:val="both"/>
        <w:rPr>
          <w:rFonts w:ascii="Palatino Linotype" w:hAnsi="Palatino Linotype"/>
        </w:rPr>
      </w:pPr>
      <w:r w:rsidRPr="00C44F8C">
        <w:rPr>
          <w:rFonts w:ascii="Palatino Linotype" w:hAnsi="Palatino Linotype"/>
        </w:rPr>
        <w:t xml:space="preserve">Η τιμία Εικόνα της Υπεραγίας Θεοτόκου της επονομαζομένης «Σκιαδενής» αποκαλύφθηκε με θαυμαστό τρόπο σε τρεις εναρέτους Μοναχούς που ασκήτευαν στο σπήλαιο του «ασκηταργιού». Αυτοί έβλεπαν για πολλές νύκτες να λάμπει ένα ουράνιο φως στον τόπο, όπου σήμερα βρίσκεται η ιερά και σεβασμία Μονή του Σκιαδίου. Απορούντες για το παράδοξο θέαμα πήγαν μέχρις εκεί και, ω του θαύματος! βρήκαν κρυμμένη μέσα στους θάμνους την Εικόνα της Θεομήτορος. Αφού ευχαρίστησαν την Παρθένο για την ευδοκία της, προσκύνησαν με ευλάβεια την ιερά Εικόνα της και τη μετέφεραν με ύμνους και δοξολογίες στο σπήλαιό τους. Την επομένη όμως ημέρα διαπίστωσαν ότι η Εικόνα δεν βρισκόταν στη θέση που την είχαν αφήσει. Έτρεξαν στον τόπο που τους είχε αποκαλυφθεί και έκπληκτοι διαπίστωσαν ότι η Εικόνα είχε επιστρέψει εκεί. Για δεύτερη φορά την πήραν μαζί τους αλλά αυτή και πάλι επέστρεψε στο ίδιο μέρος. Κατάλαβαν τότε ότι η Θεοτόκος είχε επιλέξει τον τόπο εκείνο και ήθελε να μην απομακρυνθεί η Εικόνα της. Γι' αυτό οικοδόμησαν στον τόπο αυτό ιερό Ναό, όπου την τοποθέτησαν, και γύρω από τη Μονή κελλιά, στα οποία εγκαταστάθηκαν, συνεχίζοντας την ασκητική πολιτεία τους κάτω από τη σκέπη και μητρική προστασία της Μητέρας του Κυρίου. </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 xml:space="preserve">Άπειρα είναι τα θαύματα τα οποία ενήργησε και ενεργεί μέχρι σήμερα η επισκιάζουσα την αγία Εικόνα χάρις της Υπεραγίας Θεοτόκου. Κάποτε πειρατές ήλθαν και λεηλάτησαν την ιερά Μονή, αναχωρώντας δε πήραν μαζί τους και </w:t>
      </w:r>
      <w:r>
        <w:rPr>
          <w:rFonts w:ascii="Palatino Linotype" w:hAnsi="Palatino Linotype"/>
        </w:rPr>
        <w:t>την θαυματουργό Εικόνα. Το πλοίο</w:t>
      </w:r>
      <w:r w:rsidRPr="00C44F8C">
        <w:rPr>
          <w:rFonts w:ascii="Palatino Linotype" w:hAnsi="Palatino Linotype"/>
        </w:rPr>
        <w:t xml:space="preserve"> τους όμως δεν μπορούσε να αποπλεύσει και αναγκάστηκαν να την επιστρέψουν στη θέση της, γεγονός το οποίο επιβίωσε στην τοπική παράδοση με το θρύλο του «Πετροκάραβου». Άλλοτε πάλι, ένας οθωμανός μπήκε στο Καθολικό της Μονής, με σκοπό να το βεβηλώσει, και κάρφωσε το μαχαίρι του πάνω στην ιερά Εικόνα. Από την πληγή που σχηματίστηκε στο πρόσωπο της Υπεραγίας Θεοτόκου, έρρευσε αίμα, σαν από ζωντανό σώμα, ενώ εκείνου παρέλυσε το χέρι. Έντρομος τότε ζήτησε από την Υπεραγία Θεοτόκο να τον συγχωρήσει και από ευγνωμοσύνη δώρησε στη Μονή πολλά δώρα και κτήματα.</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 xml:space="preserve">Οι κάτοικοι της περιοχής αλλά και όλης της Ρόδου, όπως και οι κάτοικοι της Χάλκης, αποδίδουν ιδιαίτερο σεβασμό και ευλάβεια στην τιμία Εικόνα της Θεομήτορος «Κυρίας Σκιαδενής». Από την τετάρτη εβδομάδα της Μεγάλης Τεσσαρακοστής μέχρι την Κυριακή του Αντίπασχα, η Εικόνα μεταφέρεται και λιτανεύεται κατ' αρχήν στη Χάλκη και στη συνέχεια σε όλα τα χωριά της νοτίας Ρόδου, πολλοί δε ευσεβείς, καθ' όλη τη διάρκεια του έτους, ζητούν να μεταφερθεί και να παραμείνει για αγιασμό στα σπίτια τους. </w:t>
      </w:r>
    </w:p>
    <w:p w:rsidR="00EF2595" w:rsidRPr="00C44F8C" w:rsidRDefault="00EF2595" w:rsidP="00C44F8C">
      <w:pPr>
        <w:spacing w:line="360" w:lineRule="auto"/>
        <w:jc w:val="both"/>
        <w:rPr>
          <w:rFonts w:ascii="Palatino Linotype" w:hAnsi="Palatino Linotype"/>
        </w:rPr>
      </w:pP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 xml:space="preserve">  Η/Υ ΠΗΓΗ:  </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lang w:val="en-US"/>
        </w:rPr>
        <w:t>V</w:t>
      </w:r>
      <w:r w:rsidRPr="00C44F8C">
        <w:rPr>
          <w:rFonts w:ascii="Palatino Linotype" w:hAnsi="Palatino Linotype"/>
        </w:rPr>
        <w:t>outsinasilias.blogspot.gr</w:t>
      </w:r>
    </w:p>
    <w:p w:rsidR="00EF2595" w:rsidRPr="00C44F8C" w:rsidRDefault="00EF2595" w:rsidP="00C44F8C">
      <w:pPr>
        <w:spacing w:line="360" w:lineRule="auto"/>
        <w:jc w:val="both"/>
        <w:rPr>
          <w:rFonts w:ascii="Palatino Linotype" w:hAnsi="Palatino Linotype"/>
        </w:rPr>
      </w:pPr>
      <w:r w:rsidRPr="00C44F8C">
        <w:rPr>
          <w:rFonts w:ascii="Palatino Linotype" w:hAnsi="Palatino Linotype"/>
        </w:rPr>
        <w:t>http://voutsinasilias.blogspot.gr/2016/08/8.html</w:t>
      </w:r>
    </w:p>
    <w:p w:rsidR="00EF2595" w:rsidRPr="00C44F8C" w:rsidRDefault="00EF2595" w:rsidP="00C44F8C">
      <w:pPr>
        <w:spacing w:line="360" w:lineRule="auto"/>
        <w:jc w:val="both"/>
        <w:rPr>
          <w:rFonts w:ascii="Palatino Linotype" w:hAnsi="Palatino Linotype"/>
        </w:rPr>
      </w:pPr>
    </w:p>
    <w:sectPr w:rsidR="00EF2595" w:rsidRPr="00C44F8C" w:rsidSect="00212350">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2595" w:rsidRDefault="00EF2595">
      <w:r>
        <w:separator/>
      </w:r>
    </w:p>
  </w:endnote>
  <w:endnote w:type="continuationSeparator" w:id="1">
    <w:p w:rsidR="00EF2595" w:rsidRDefault="00EF259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Palatino Linotype">
    <w:panose1 w:val="02040502050505030304"/>
    <w:charset w:val="A1"/>
    <w:family w:val="roman"/>
    <w:pitch w:val="variable"/>
    <w:sig w:usb0="E0000287" w:usb1="40000013" w:usb2="00000000"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595" w:rsidRDefault="00EF259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595" w:rsidRDefault="00EF2595">
    <w:pPr>
      <w:pStyle w:val="Footer"/>
      <w:jc w:val="center"/>
    </w:pPr>
    <w:fldSimple w:instr=" PAGE   \* MERGEFORMAT ">
      <w:r>
        <w:rPr>
          <w:noProof/>
        </w:rPr>
        <w:t>17</w:t>
      </w:r>
    </w:fldSimple>
  </w:p>
  <w:p w:rsidR="00EF2595" w:rsidRDefault="00EF259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595" w:rsidRDefault="00EF259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2595" w:rsidRDefault="00EF2595">
      <w:r>
        <w:separator/>
      </w:r>
    </w:p>
  </w:footnote>
  <w:footnote w:type="continuationSeparator" w:id="1">
    <w:p w:rsidR="00EF2595" w:rsidRDefault="00EF25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595" w:rsidRDefault="00EF259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595" w:rsidRDefault="00EF259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595" w:rsidRDefault="00EF259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67F8E"/>
    <w:rsid w:val="00212350"/>
    <w:rsid w:val="00241F4A"/>
    <w:rsid w:val="002904EB"/>
    <w:rsid w:val="003704B8"/>
    <w:rsid w:val="00504434"/>
    <w:rsid w:val="00507716"/>
    <w:rsid w:val="00571317"/>
    <w:rsid w:val="005F06EC"/>
    <w:rsid w:val="006331DD"/>
    <w:rsid w:val="00673380"/>
    <w:rsid w:val="006C542B"/>
    <w:rsid w:val="00891E3F"/>
    <w:rsid w:val="00A61841"/>
    <w:rsid w:val="00A71E52"/>
    <w:rsid w:val="00A8199B"/>
    <w:rsid w:val="00B37B8C"/>
    <w:rsid w:val="00C33288"/>
    <w:rsid w:val="00C44F8C"/>
    <w:rsid w:val="00C6454B"/>
    <w:rsid w:val="00C67F83"/>
    <w:rsid w:val="00C67F8E"/>
    <w:rsid w:val="00D00456"/>
    <w:rsid w:val="00DF66F5"/>
    <w:rsid w:val="00EF2595"/>
    <w:rsid w:val="00EF2A57"/>
    <w:rsid w:val="00F11DA9"/>
    <w:rsid w:val="00F66100"/>
    <w:rsid w:val="00F9578C"/>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2350"/>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704B8"/>
    <w:pPr>
      <w:tabs>
        <w:tab w:val="center" w:pos="4153"/>
        <w:tab w:val="right" w:pos="8306"/>
      </w:tabs>
    </w:pPr>
  </w:style>
  <w:style w:type="character" w:customStyle="1" w:styleId="HeaderChar">
    <w:name w:val="Header Char"/>
    <w:basedOn w:val="DefaultParagraphFont"/>
    <w:link w:val="Header"/>
    <w:uiPriority w:val="99"/>
    <w:semiHidden/>
    <w:locked/>
    <w:rPr>
      <w:rFonts w:cs="Times New Roman"/>
      <w:lang w:eastAsia="en-US"/>
    </w:rPr>
  </w:style>
  <w:style w:type="paragraph" w:styleId="Footer">
    <w:name w:val="footer"/>
    <w:basedOn w:val="Normal"/>
    <w:link w:val="FooterChar"/>
    <w:uiPriority w:val="99"/>
    <w:rsid w:val="003704B8"/>
    <w:pPr>
      <w:tabs>
        <w:tab w:val="center" w:pos="4153"/>
        <w:tab w:val="right" w:pos="8306"/>
      </w:tabs>
    </w:pPr>
  </w:style>
  <w:style w:type="character" w:customStyle="1" w:styleId="FooterChar">
    <w:name w:val="Footer Char"/>
    <w:basedOn w:val="DefaultParagraphFont"/>
    <w:link w:val="Footer"/>
    <w:uiPriority w:val="99"/>
    <w:locked/>
    <w:rPr>
      <w:rFonts w:cs="Times New Roman"/>
      <w:lang w:eastAsia="en-US"/>
    </w:rPr>
  </w:style>
  <w:style w:type="paragraph" w:styleId="BalloonText">
    <w:name w:val="Balloon Text"/>
    <w:basedOn w:val="Normal"/>
    <w:link w:val="BalloonTextChar"/>
    <w:uiPriority w:val="99"/>
    <w:semiHidden/>
    <w:rsid w:val="00C44F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4F8C"/>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43</TotalTime>
  <Pages>33</Pages>
  <Words>7291</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Ιωάννης</dc:creator>
  <cp:keywords/>
  <dc:description/>
  <cp:lastModifiedBy>user</cp:lastModifiedBy>
  <cp:revision>9</cp:revision>
  <dcterms:created xsi:type="dcterms:W3CDTF">2020-08-29T18:27:00Z</dcterms:created>
  <dcterms:modified xsi:type="dcterms:W3CDTF">2020-08-31T19:54:00Z</dcterms:modified>
</cp:coreProperties>
</file>